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7819" w:rsidRPr="00773DBC" w:rsidRDefault="000D7819" w:rsidP="00030968">
      <w:pPr>
        <w:jc w:val="center"/>
        <w:rPr>
          <w:sz w:val="28"/>
          <w:szCs w:val="28"/>
        </w:rPr>
      </w:pPr>
      <w:r>
        <w:rPr>
          <w:sz w:val="28"/>
          <w:szCs w:val="28"/>
        </w:rPr>
        <w:t>МИНОБРНАУКИ РОССИИ</w:t>
      </w:r>
    </w:p>
    <w:p w:rsidR="000D7819" w:rsidRPr="00773DBC" w:rsidRDefault="000D7819"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D7819" w:rsidRPr="00477FA3" w:rsidRDefault="000D7819" w:rsidP="00030968">
      <w:pPr>
        <w:jc w:val="center"/>
        <w:rPr>
          <w:b/>
          <w:sz w:val="28"/>
          <w:szCs w:val="28"/>
        </w:rPr>
      </w:pPr>
      <w:r w:rsidRPr="00477FA3">
        <w:rPr>
          <w:b/>
          <w:sz w:val="28"/>
          <w:szCs w:val="28"/>
        </w:rPr>
        <w:t>«Гжельский государственный университет»</w:t>
      </w:r>
    </w:p>
    <w:p w:rsidR="000D7819" w:rsidRPr="00477FA3" w:rsidRDefault="000D7819" w:rsidP="00030968">
      <w:pPr>
        <w:jc w:val="center"/>
        <w:rPr>
          <w:sz w:val="28"/>
          <w:szCs w:val="28"/>
        </w:rPr>
      </w:pPr>
      <w:r w:rsidRPr="00477FA3">
        <w:rPr>
          <w:sz w:val="28"/>
          <w:szCs w:val="28"/>
        </w:rPr>
        <w:t>(ГГУ)</w:t>
      </w:r>
    </w:p>
    <w:p w:rsidR="000D7819" w:rsidRPr="00773DBC" w:rsidRDefault="000D7819" w:rsidP="00030968">
      <w:pPr>
        <w:rPr>
          <w:sz w:val="28"/>
          <w:szCs w:val="28"/>
        </w:rPr>
      </w:pPr>
    </w:p>
    <w:p w:rsidR="000D7819" w:rsidRPr="00773DBC" w:rsidRDefault="000D7819" w:rsidP="00030968">
      <w:pPr>
        <w:pStyle w:val="Style15"/>
        <w:tabs>
          <w:tab w:val="left" w:leader="underscore" w:pos="9760"/>
        </w:tabs>
        <w:spacing w:line="360" w:lineRule="auto"/>
        <w:rPr>
          <w:rStyle w:val="FontStyle53"/>
          <w:bCs/>
          <w:sz w:val="28"/>
          <w:szCs w:val="28"/>
        </w:rPr>
      </w:pPr>
    </w:p>
    <w:p w:rsidR="000D7819" w:rsidRPr="00773DBC" w:rsidRDefault="000D7819" w:rsidP="00030968">
      <w:pPr>
        <w:pStyle w:val="Style15"/>
        <w:tabs>
          <w:tab w:val="left" w:leader="underscore" w:pos="9760"/>
        </w:tabs>
        <w:spacing w:line="360" w:lineRule="auto"/>
        <w:rPr>
          <w:rStyle w:val="FontStyle53"/>
          <w:bCs/>
          <w:sz w:val="28"/>
          <w:szCs w:val="28"/>
        </w:rPr>
      </w:pPr>
    </w:p>
    <w:p w:rsidR="000D7819" w:rsidRPr="00773DBC" w:rsidRDefault="000D7819" w:rsidP="00030968">
      <w:pPr>
        <w:pStyle w:val="Style15"/>
        <w:tabs>
          <w:tab w:val="left" w:leader="underscore" w:pos="9760"/>
        </w:tabs>
        <w:spacing w:line="360" w:lineRule="auto"/>
        <w:rPr>
          <w:rStyle w:val="FontStyle53"/>
          <w:bCs/>
          <w:sz w:val="28"/>
          <w:szCs w:val="28"/>
        </w:rPr>
      </w:pPr>
    </w:p>
    <w:p w:rsidR="000D7819" w:rsidRPr="00773DBC" w:rsidRDefault="000D7819" w:rsidP="00030968">
      <w:pPr>
        <w:pStyle w:val="Style15"/>
        <w:tabs>
          <w:tab w:val="left" w:leader="underscore" w:pos="9760"/>
        </w:tabs>
        <w:spacing w:line="360" w:lineRule="auto"/>
        <w:rPr>
          <w:rStyle w:val="FontStyle53"/>
          <w:bCs/>
          <w:sz w:val="28"/>
          <w:szCs w:val="28"/>
        </w:rPr>
      </w:pPr>
    </w:p>
    <w:p w:rsidR="000D7819" w:rsidRPr="00773DBC" w:rsidRDefault="000D7819" w:rsidP="00030968">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теории и организации управления</w:t>
      </w:r>
    </w:p>
    <w:p w:rsidR="000D7819" w:rsidRPr="00773DBC" w:rsidRDefault="000D7819" w:rsidP="00030968">
      <w:pPr>
        <w:tabs>
          <w:tab w:val="left" w:pos="680"/>
          <w:tab w:val="left" w:pos="851"/>
          <w:tab w:val="left" w:pos="6240"/>
        </w:tabs>
        <w:rPr>
          <w:noProof/>
          <w:sz w:val="28"/>
          <w:szCs w:val="28"/>
        </w:rPr>
      </w:pPr>
      <w:r w:rsidRPr="00773DBC">
        <w:rPr>
          <w:noProof/>
          <w:sz w:val="28"/>
          <w:szCs w:val="28"/>
        </w:rPr>
        <w:tab/>
      </w:r>
    </w:p>
    <w:p w:rsidR="000D7819" w:rsidRPr="00773DBC" w:rsidRDefault="000D7819" w:rsidP="00030968">
      <w:pPr>
        <w:tabs>
          <w:tab w:val="left" w:pos="680"/>
          <w:tab w:val="left" w:pos="851"/>
          <w:tab w:val="left" w:pos="6240"/>
        </w:tabs>
        <w:rPr>
          <w:noProof/>
          <w:sz w:val="28"/>
          <w:szCs w:val="28"/>
        </w:rPr>
      </w:pPr>
    </w:p>
    <w:p w:rsidR="000D7819" w:rsidRPr="00773DBC" w:rsidRDefault="000D7819" w:rsidP="00030968">
      <w:pPr>
        <w:tabs>
          <w:tab w:val="left" w:pos="680"/>
          <w:tab w:val="left" w:pos="851"/>
          <w:tab w:val="left" w:pos="6240"/>
        </w:tabs>
        <w:rPr>
          <w:sz w:val="28"/>
          <w:szCs w:val="28"/>
        </w:rPr>
      </w:pPr>
    </w:p>
    <w:p w:rsidR="000D7819" w:rsidRPr="00CA631C" w:rsidRDefault="000D7819" w:rsidP="00030968">
      <w:pPr>
        <w:pStyle w:val="Style11"/>
        <w:widowControl/>
        <w:rPr>
          <w:bCs/>
          <w:sz w:val="36"/>
          <w:szCs w:val="36"/>
          <w:u w:val="single"/>
        </w:rPr>
      </w:pPr>
      <w:r w:rsidRPr="00CA631C">
        <w:rPr>
          <w:bCs/>
          <w:sz w:val="36"/>
          <w:szCs w:val="36"/>
          <w:u w:val="single"/>
        </w:rPr>
        <w:t>Рабочая программа дисциплины</w:t>
      </w:r>
    </w:p>
    <w:p w:rsidR="000D7819" w:rsidRPr="00CA631C" w:rsidRDefault="000D7819" w:rsidP="00030968">
      <w:pPr>
        <w:tabs>
          <w:tab w:val="left" w:pos="680"/>
          <w:tab w:val="left" w:pos="851"/>
        </w:tabs>
        <w:jc w:val="center"/>
        <w:rPr>
          <w:sz w:val="28"/>
          <w:szCs w:val="28"/>
        </w:rPr>
      </w:pPr>
    </w:p>
    <w:p w:rsidR="000D7819" w:rsidRPr="008251CB" w:rsidRDefault="000D7819" w:rsidP="00030968">
      <w:pPr>
        <w:tabs>
          <w:tab w:val="left" w:pos="680"/>
          <w:tab w:val="left" w:pos="851"/>
        </w:tabs>
        <w:jc w:val="center"/>
        <w:rPr>
          <w:b/>
          <w:sz w:val="28"/>
          <w:szCs w:val="28"/>
        </w:rPr>
      </w:pPr>
      <w:r>
        <w:rPr>
          <w:b/>
          <w:sz w:val="28"/>
          <w:szCs w:val="28"/>
        </w:rPr>
        <w:t>Управление рисками</w:t>
      </w:r>
    </w:p>
    <w:p w:rsidR="000D7819" w:rsidRPr="00773DBC" w:rsidRDefault="000D7819" w:rsidP="00030968">
      <w:pPr>
        <w:pStyle w:val="Style15"/>
        <w:tabs>
          <w:tab w:val="left" w:leader="underscore" w:pos="9856"/>
        </w:tabs>
        <w:ind w:firstLine="720"/>
        <w:rPr>
          <w:rStyle w:val="FontStyle53"/>
          <w:bCs/>
          <w:sz w:val="28"/>
          <w:szCs w:val="28"/>
        </w:rPr>
      </w:pPr>
    </w:p>
    <w:p w:rsidR="000D7819" w:rsidRPr="00773DBC" w:rsidRDefault="000D7819" w:rsidP="00030968">
      <w:pPr>
        <w:pStyle w:val="Style15"/>
        <w:tabs>
          <w:tab w:val="left" w:leader="underscore" w:pos="9856"/>
        </w:tabs>
        <w:ind w:firstLine="720"/>
        <w:jc w:val="center"/>
        <w:rPr>
          <w:rStyle w:val="FontStyle53"/>
          <w:bCs/>
          <w:sz w:val="28"/>
          <w:szCs w:val="28"/>
        </w:rPr>
      </w:pPr>
    </w:p>
    <w:p w:rsidR="000D7819" w:rsidRPr="00773DBC" w:rsidRDefault="000D7819" w:rsidP="00030968">
      <w:pPr>
        <w:pStyle w:val="Style12"/>
        <w:spacing w:line="240" w:lineRule="auto"/>
        <w:ind w:firstLine="720"/>
        <w:jc w:val="center"/>
        <w:rPr>
          <w:rStyle w:val="FontStyle60"/>
          <w:sz w:val="28"/>
          <w:szCs w:val="28"/>
          <w:vertAlign w:val="superscript"/>
        </w:rPr>
      </w:pPr>
    </w:p>
    <w:tbl>
      <w:tblPr>
        <w:tblW w:w="0" w:type="auto"/>
        <w:tblLook w:val="00A0"/>
      </w:tblPr>
      <w:tblGrid>
        <w:gridCol w:w="3794"/>
        <w:gridCol w:w="6061"/>
      </w:tblGrid>
      <w:tr w:rsidR="000D7819" w:rsidRPr="00773DBC" w:rsidTr="001B0166">
        <w:trPr>
          <w:trHeight w:val="409"/>
        </w:trPr>
        <w:tc>
          <w:tcPr>
            <w:tcW w:w="3794" w:type="dxa"/>
          </w:tcPr>
          <w:p w:rsidR="000D7819" w:rsidRPr="001B0166" w:rsidRDefault="000D7819" w:rsidP="001B0166">
            <w:pPr>
              <w:pStyle w:val="Style15"/>
              <w:tabs>
                <w:tab w:val="left" w:leader="underscore" w:pos="9524"/>
              </w:tabs>
              <w:jc w:val="left"/>
              <w:rPr>
                <w:rStyle w:val="FontStyle53"/>
                <w:bCs/>
                <w:sz w:val="28"/>
                <w:szCs w:val="28"/>
              </w:rPr>
            </w:pPr>
            <w:r w:rsidRPr="001B0166">
              <w:rPr>
                <w:rStyle w:val="FontStyle53"/>
                <w:b w:val="0"/>
                <w:bCs/>
                <w:i/>
                <w:sz w:val="28"/>
                <w:szCs w:val="28"/>
              </w:rPr>
              <w:t>Направление подготовки</w:t>
            </w:r>
          </w:p>
        </w:tc>
        <w:tc>
          <w:tcPr>
            <w:tcW w:w="6061" w:type="dxa"/>
            <w:tcBorders>
              <w:bottom w:val="single" w:sz="4" w:space="0" w:color="auto"/>
            </w:tcBorders>
          </w:tcPr>
          <w:p w:rsidR="000D7819" w:rsidRPr="001B0166" w:rsidRDefault="000D7819" w:rsidP="00BC5524">
            <w:pPr>
              <w:rPr>
                <w:rStyle w:val="FontStyle53"/>
                <w:b w:val="0"/>
                <w:bCs/>
                <w:sz w:val="28"/>
                <w:szCs w:val="28"/>
              </w:rPr>
            </w:pPr>
            <w:r w:rsidRPr="001B0166">
              <w:rPr>
                <w:sz w:val="28"/>
                <w:szCs w:val="28"/>
              </w:rPr>
              <w:t>38.03.02 Менеджмент</w:t>
            </w:r>
          </w:p>
        </w:tc>
      </w:tr>
      <w:tr w:rsidR="000D7819" w:rsidRPr="00773DBC" w:rsidTr="001B0166">
        <w:tc>
          <w:tcPr>
            <w:tcW w:w="3794" w:type="dxa"/>
          </w:tcPr>
          <w:p w:rsidR="000D7819" w:rsidRPr="001B0166" w:rsidRDefault="000D7819" w:rsidP="001B0166">
            <w:pPr>
              <w:pStyle w:val="Style12"/>
              <w:spacing w:line="240" w:lineRule="auto"/>
              <w:rPr>
                <w:rStyle w:val="FontStyle60"/>
                <w:i/>
                <w:sz w:val="28"/>
                <w:szCs w:val="28"/>
              </w:rPr>
            </w:pPr>
            <w:r w:rsidRPr="001B0166">
              <w:rPr>
                <w:rStyle w:val="FontStyle60"/>
                <w:i/>
                <w:sz w:val="28"/>
                <w:szCs w:val="28"/>
              </w:rPr>
              <w:t>Направленность (профиль)</w:t>
            </w:r>
          </w:p>
        </w:tc>
        <w:tc>
          <w:tcPr>
            <w:tcW w:w="6061" w:type="dxa"/>
            <w:tcBorders>
              <w:top w:val="single" w:sz="4" w:space="0" w:color="auto"/>
              <w:bottom w:val="single" w:sz="4" w:space="0" w:color="auto"/>
            </w:tcBorders>
          </w:tcPr>
          <w:p w:rsidR="000D7819" w:rsidRPr="001B0166" w:rsidRDefault="000D7819" w:rsidP="001B0166">
            <w:pPr>
              <w:pStyle w:val="Style12"/>
              <w:spacing w:line="240" w:lineRule="auto"/>
              <w:rPr>
                <w:rStyle w:val="FontStyle60"/>
                <w:sz w:val="28"/>
                <w:szCs w:val="28"/>
              </w:rPr>
            </w:pPr>
            <w:r w:rsidRPr="001B0166">
              <w:rPr>
                <w:color w:val="000000"/>
                <w:sz w:val="28"/>
                <w:szCs w:val="28"/>
              </w:rPr>
              <w:t>Организационно-управленческая деятельность в сфере предпринимательства</w:t>
            </w:r>
          </w:p>
        </w:tc>
      </w:tr>
      <w:tr w:rsidR="000D7819" w:rsidRPr="00773DBC" w:rsidTr="001B0166">
        <w:tc>
          <w:tcPr>
            <w:tcW w:w="3794" w:type="dxa"/>
          </w:tcPr>
          <w:p w:rsidR="000D7819" w:rsidRPr="001B0166" w:rsidRDefault="000D7819" w:rsidP="001B0166">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0D7819" w:rsidRPr="001B0166" w:rsidRDefault="000D7819" w:rsidP="001B0166">
            <w:pPr>
              <w:pStyle w:val="Style15"/>
              <w:tabs>
                <w:tab w:val="left" w:leader="underscore" w:pos="9768"/>
              </w:tabs>
              <w:jc w:val="center"/>
              <w:rPr>
                <w:rStyle w:val="FontStyle53"/>
                <w:bCs/>
                <w:sz w:val="28"/>
                <w:szCs w:val="28"/>
              </w:rPr>
            </w:pPr>
          </w:p>
        </w:tc>
      </w:tr>
      <w:tr w:rsidR="000D7819" w:rsidRPr="00773DBC" w:rsidTr="001B0166">
        <w:tc>
          <w:tcPr>
            <w:tcW w:w="3794" w:type="dxa"/>
          </w:tcPr>
          <w:p w:rsidR="000D7819" w:rsidRPr="001B0166" w:rsidRDefault="000D7819" w:rsidP="001B0166">
            <w:pPr>
              <w:pStyle w:val="Style15"/>
              <w:tabs>
                <w:tab w:val="left" w:leader="underscore" w:pos="9768"/>
              </w:tabs>
              <w:jc w:val="left"/>
              <w:rPr>
                <w:rStyle w:val="FontStyle53"/>
                <w:b w:val="0"/>
                <w:bCs/>
                <w:i/>
                <w:sz w:val="28"/>
                <w:szCs w:val="28"/>
              </w:rPr>
            </w:pPr>
          </w:p>
          <w:p w:rsidR="000D7819" w:rsidRPr="001B0166" w:rsidRDefault="000D7819" w:rsidP="001B0166">
            <w:pPr>
              <w:pStyle w:val="Style15"/>
              <w:tabs>
                <w:tab w:val="left" w:leader="underscore" w:pos="9768"/>
              </w:tabs>
              <w:jc w:val="left"/>
              <w:rPr>
                <w:rStyle w:val="FontStyle53"/>
                <w:b w:val="0"/>
                <w:bCs/>
                <w:i/>
                <w:sz w:val="28"/>
                <w:szCs w:val="28"/>
              </w:rPr>
            </w:pPr>
          </w:p>
          <w:p w:rsidR="000D7819" w:rsidRPr="001B0166" w:rsidRDefault="000D7819" w:rsidP="001B0166">
            <w:pPr>
              <w:pStyle w:val="Style15"/>
              <w:tabs>
                <w:tab w:val="left" w:leader="underscore" w:pos="9768"/>
              </w:tabs>
              <w:jc w:val="left"/>
              <w:rPr>
                <w:rStyle w:val="FontStyle53"/>
                <w:bCs/>
                <w:sz w:val="28"/>
                <w:szCs w:val="28"/>
              </w:rPr>
            </w:pPr>
            <w:r w:rsidRPr="001B0166">
              <w:rPr>
                <w:rStyle w:val="FontStyle53"/>
                <w:b w:val="0"/>
                <w:bCs/>
                <w:i/>
                <w:sz w:val="28"/>
                <w:szCs w:val="28"/>
              </w:rPr>
              <w:t>Квалификация  выпускника</w:t>
            </w:r>
          </w:p>
        </w:tc>
        <w:tc>
          <w:tcPr>
            <w:tcW w:w="6061" w:type="dxa"/>
            <w:tcBorders>
              <w:bottom w:val="single" w:sz="4" w:space="0" w:color="auto"/>
            </w:tcBorders>
          </w:tcPr>
          <w:p w:rsidR="000D7819" w:rsidRPr="001B0166" w:rsidRDefault="000D7819" w:rsidP="001B0166">
            <w:pPr>
              <w:pStyle w:val="Style15"/>
              <w:tabs>
                <w:tab w:val="left" w:leader="underscore" w:pos="9768"/>
              </w:tabs>
              <w:rPr>
                <w:rStyle w:val="FontStyle53"/>
                <w:b w:val="0"/>
                <w:bCs/>
                <w:sz w:val="28"/>
                <w:szCs w:val="28"/>
              </w:rPr>
            </w:pPr>
          </w:p>
          <w:p w:rsidR="000D7819" w:rsidRPr="001B0166" w:rsidRDefault="000D7819" w:rsidP="001B0166">
            <w:pPr>
              <w:pStyle w:val="Style15"/>
              <w:tabs>
                <w:tab w:val="left" w:leader="underscore" w:pos="9768"/>
              </w:tabs>
              <w:rPr>
                <w:rStyle w:val="FontStyle53"/>
                <w:b w:val="0"/>
                <w:bCs/>
                <w:sz w:val="28"/>
                <w:szCs w:val="28"/>
              </w:rPr>
            </w:pPr>
          </w:p>
          <w:p w:rsidR="000D7819" w:rsidRPr="001B0166" w:rsidRDefault="000D7819" w:rsidP="001B0166">
            <w:pPr>
              <w:pStyle w:val="Style15"/>
              <w:tabs>
                <w:tab w:val="left" w:leader="underscore" w:pos="9768"/>
              </w:tabs>
              <w:rPr>
                <w:rStyle w:val="FontStyle53"/>
                <w:b w:val="0"/>
                <w:bCs/>
                <w:sz w:val="28"/>
                <w:szCs w:val="28"/>
              </w:rPr>
            </w:pPr>
            <w:r w:rsidRPr="001B0166">
              <w:rPr>
                <w:rStyle w:val="FontStyle53"/>
                <w:b w:val="0"/>
                <w:bCs/>
                <w:sz w:val="28"/>
                <w:szCs w:val="28"/>
              </w:rPr>
              <w:t>бакалавр</w:t>
            </w:r>
          </w:p>
        </w:tc>
      </w:tr>
    </w:tbl>
    <w:p w:rsidR="000D7819" w:rsidRPr="00773DBC" w:rsidRDefault="000D7819" w:rsidP="00BC5524">
      <w:pPr>
        <w:pStyle w:val="Style15"/>
        <w:tabs>
          <w:tab w:val="left" w:leader="underscore" w:pos="9768"/>
        </w:tabs>
        <w:jc w:val="center"/>
        <w:rPr>
          <w:rStyle w:val="FontStyle53"/>
          <w:bCs/>
          <w:sz w:val="28"/>
          <w:szCs w:val="28"/>
        </w:rPr>
      </w:pPr>
    </w:p>
    <w:p w:rsidR="000D7819" w:rsidRPr="00773DBC" w:rsidRDefault="000D7819" w:rsidP="00BC5524">
      <w:pPr>
        <w:pStyle w:val="Style15"/>
        <w:tabs>
          <w:tab w:val="left" w:leader="underscore" w:pos="9768"/>
        </w:tabs>
        <w:jc w:val="center"/>
        <w:rPr>
          <w:rStyle w:val="FontStyle53"/>
          <w:bCs/>
          <w:sz w:val="28"/>
          <w:szCs w:val="28"/>
        </w:rPr>
      </w:pPr>
    </w:p>
    <w:p w:rsidR="000D7819" w:rsidRPr="00773DBC" w:rsidRDefault="000D7819" w:rsidP="00BC5524">
      <w:pPr>
        <w:pStyle w:val="Style15"/>
        <w:tabs>
          <w:tab w:val="left" w:leader="underscore" w:pos="9768"/>
        </w:tabs>
        <w:jc w:val="center"/>
        <w:rPr>
          <w:rStyle w:val="FontStyle53"/>
          <w:bCs/>
          <w:sz w:val="28"/>
          <w:szCs w:val="28"/>
        </w:rPr>
      </w:pPr>
    </w:p>
    <w:p w:rsidR="000D7819" w:rsidRPr="00773DBC" w:rsidRDefault="000D7819" w:rsidP="00BC5524">
      <w:pPr>
        <w:pStyle w:val="Style15"/>
        <w:tabs>
          <w:tab w:val="left" w:leader="underscore" w:pos="9768"/>
        </w:tabs>
        <w:jc w:val="center"/>
        <w:rPr>
          <w:rStyle w:val="FontStyle53"/>
          <w:bCs/>
          <w:sz w:val="28"/>
          <w:szCs w:val="28"/>
        </w:rPr>
      </w:pPr>
    </w:p>
    <w:p w:rsidR="000D7819" w:rsidRPr="00773DBC" w:rsidRDefault="000D7819" w:rsidP="00BC5524">
      <w:pPr>
        <w:pStyle w:val="Style15"/>
        <w:tabs>
          <w:tab w:val="left" w:leader="underscore" w:pos="9768"/>
        </w:tabs>
        <w:jc w:val="center"/>
        <w:rPr>
          <w:rStyle w:val="FontStyle53"/>
          <w:bCs/>
          <w:sz w:val="28"/>
          <w:szCs w:val="28"/>
        </w:rPr>
      </w:pPr>
    </w:p>
    <w:p w:rsidR="000D7819" w:rsidRPr="00773DBC" w:rsidRDefault="000D7819" w:rsidP="00BC5524">
      <w:pPr>
        <w:pStyle w:val="Style15"/>
        <w:tabs>
          <w:tab w:val="left" w:leader="underscore" w:pos="9768"/>
        </w:tabs>
        <w:rPr>
          <w:rStyle w:val="FontStyle53"/>
          <w:bCs/>
          <w:sz w:val="28"/>
          <w:szCs w:val="28"/>
        </w:rPr>
      </w:pPr>
    </w:p>
    <w:p w:rsidR="000D7819" w:rsidRPr="00773DBC" w:rsidRDefault="000D7819" w:rsidP="00BC5524">
      <w:pPr>
        <w:pStyle w:val="Style15"/>
        <w:tabs>
          <w:tab w:val="left" w:leader="underscore" w:pos="9768"/>
        </w:tabs>
        <w:jc w:val="center"/>
        <w:rPr>
          <w:rStyle w:val="FontStyle53"/>
          <w:bCs/>
          <w:sz w:val="28"/>
          <w:szCs w:val="28"/>
        </w:rPr>
      </w:pPr>
    </w:p>
    <w:p w:rsidR="000D7819" w:rsidRPr="00773DBC" w:rsidRDefault="000D7819" w:rsidP="00BC5524">
      <w:pPr>
        <w:pStyle w:val="Style15"/>
        <w:tabs>
          <w:tab w:val="left" w:leader="underscore" w:pos="9768"/>
        </w:tabs>
        <w:jc w:val="center"/>
        <w:rPr>
          <w:rStyle w:val="FontStyle53"/>
          <w:bCs/>
          <w:sz w:val="28"/>
          <w:szCs w:val="28"/>
        </w:rPr>
      </w:pPr>
    </w:p>
    <w:p w:rsidR="000D7819" w:rsidRPr="00773DBC" w:rsidRDefault="000D7819" w:rsidP="00BC5524">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0D7819" w:rsidRDefault="000D7819" w:rsidP="00BC5524">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21 г"/>
        </w:smartTagPr>
        <w:r w:rsidRPr="00773DBC">
          <w:rPr>
            <w:rStyle w:val="FontStyle53"/>
            <w:b w:val="0"/>
            <w:bCs/>
            <w:sz w:val="28"/>
            <w:szCs w:val="28"/>
          </w:rPr>
          <w:t>20</w:t>
        </w:r>
        <w:r>
          <w:rPr>
            <w:rStyle w:val="FontStyle53"/>
            <w:b w:val="0"/>
            <w:bCs/>
            <w:sz w:val="28"/>
            <w:szCs w:val="28"/>
          </w:rPr>
          <w:t>21</w:t>
        </w:r>
        <w:r w:rsidRPr="00773DBC">
          <w:rPr>
            <w:rStyle w:val="FontStyle53"/>
            <w:b w:val="0"/>
            <w:bCs/>
            <w:sz w:val="28"/>
            <w:szCs w:val="28"/>
          </w:rPr>
          <w:t xml:space="preserve"> г</w:t>
        </w:r>
      </w:smartTag>
      <w:r w:rsidRPr="00773DBC">
        <w:rPr>
          <w:rStyle w:val="FontStyle53"/>
          <w:b w:val="0"/>
          <w:bCs/>
          <w:sz w:val="28"/>
          <w:szCs w:val="28"/>
        </w:rPr>
        <w:t>.</w:t>
      </w:r>
    </w:p>
    <w:p w:rsidR="000D7819" w:rsidRDefault="000D7819" w:rsidP="00BC5524">
      <w:pPr>
        <w:widowControl/>
        <w:autoSpaceDE/>
        <w:autoSpaceDN/>
        <w:adjustRightInd/>
        <w:rPr>
          <w:rStyle w:val="FontStyle53"/>
          <w:b w:val="0"/>
          <w:bCs/>
          <w:sz w:val="28"/>
          <w:szCs w:val="28"/>
        </w:rPr>
      </w:pPr>
      <w:r>
        <w:rPr>
          <w:rStyle w:val="FontStyle53"/>
          <w:b w:val="0"/>
          <w:bCs/>
          <w:sz w:val="28"/>
          <w:szCs w:val="28"/>
        </w:rPr>
        <w:br w:type="page"/>
      </w:r>
    </w:p>
    <w:p w:rsidR="000D7819" w:rsidRDefault="000D7819" w:rsidP="00655F68">
      <w:pPr>
        <w:pStyle w:val="Style15"/>
        <w:tabs>
          <w:tab w:val="left" w:leader="underscore" w:pos="9856"/>
        </w:tabs>
        <w:ind w:firstLine="709"/>
      </w:pPr>
      <w:r>
        <w:t>Рабочая программа дисциплины «Управление рисками»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38.03.02 Менеджмент.</w:t>
      </w:r>
    </w:p>
    <w:p w:rsidR="000D7819" w:rsidRDefault="000D7819" w:rsidP="00655F68">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0D7819" w:rsidRDefault="000D7819" w:rsidP="00655F68">
      <w:pPr>
        <w:pStyle w:val="Style15"/>
        <w:tabs>
          <w:tab w:val="left" w:leader="underscore" w:pos="9856"/>
        </w:tabs>
        <w:ind w:firstLine="709"/>
      </w:pPr>
      <w:r>
        <w:t>Практическая подготовка реализуется на основе:</w:t>
      </w:r>
    </w:p>
    <w:p w:rsidR="000D7819" w:rsidRPr="00655F68" w:rsidRDefault="000D7819" w:rsidP="00655F68">
      <w:pPr>
        <w:pStyle w:val="Style15"/>
        <w:tabs>
          <w:tab w:val="left" w:leader="underscore" w:pos="9856"/>
        </w:tabs>
        <w:ind w:firstLine="709"/>
      </w:pPr>
      <w:r w:rsidRPr="00655F68">
        <w:t xml:space="preserve">- профессионального стандарта [код 08.018 «Специалист по управлению рисками». Обобщенная трудовая функция: Разработка отдельных функциональных направлений управления рисками В/6]; </w:t>
      </w:r>
    </w:p>
    <w:p w:rsidR="000D7819" w:rsidRDefault="000D7819" w:rsidP="00655F68">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0D7819" w:rsidRPr="004C0A44" w:rsidRDefault="000D7819" w:rsidP="00420FA1">
      <w:pPr>
        <w:pStyle w:val="Style15"/>
        <w:tabs>
          <w:tab w:val="left" w:leader="underscore" w:pos="9856"/>
        </w:tabs>
        <w:rPr>
          <w:strike/>
        </w:rPr>
      </w:pPr>
    </w:p>
    <w:p w:rsidR="000D7819" w:rsidRDefault="000D7819" w:rsidP="00420FA1">
      <w:pPr>
        <w:pStyle w:val="Style15"/>
        <w:tabs>
          <w:tab w:val="left" w:leader="underscore" w:pos="9856"/>
        </w:tabs>
      </w:pPr>
    </w:p>
    <w:p w:rsidR="000D7819" w:rsidRPr="008D42EE" w:rsidRDefault="000D7819" w:rsidP="00655F68">
      <w:pPr>
        <w:ind w:firstLine="709"/>
        <w:jc w:val="both"/>
        <w:rPr>
          <w:bCs/>
        </w:rPr>
      </w:pPr>
      <w:r w:rsidRPr="008D42EE">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D42EE">
          <w:rPr>
            <w:bCs/>
          </w:rPr>
          <w:t>2014 г</w:t>
        </w:r>
      </w:smartTag>
      <w:r w:rsidRPr="008D42EE">
        <w:rPr>
          <w:bCs/>
        </w:rPr>
        <w:t xml:space="preserve">. </w:t>
      </w:r>
      <w:r>
        <w:rPr>
          <w:bCs/>
        </w:rPr>
        <w:t>№</w:t>
      </w:r>
      <w:r w:rsidRPr="008D42EE">
        <w:rPr>
          <w:bCs/>
        </w:rPr>
        <w:t>АК-44/05вн).</w:t>
      </w:r>
    </w:p>
    <w:p w:rsidR="000D7819" w:rsidRPr="00773DBC" w:rsidRDefault="000D7819" w:rsidP="00655F68">
      <w:pPr>
        <w:ind w:firstLine="709"/>
        <w:jc w:val="both"/>
      </w:pPr>
      <w:r w:rsidRPr="008D42EE">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D7819" w:rsidRDefault="000D7819" w:rsidP="00CD64A3">
      <w:pPr>
        <w:pStyle w:val="Style15"/>
        <w:tabs>
          <w:tab w:val="left" w:leader="underscore" w:pos="9856"/>
        </w:tabs>
      </w:pPr>
    </w:p>
    <w:p w:rsidR="000D7819" w:rsidRPr="00773DBC" w:rsidRDefault="000D7819" w:rsidP="00A57021">
      <w:pPr>
        <w:ind w:firstLine="709"/>
        <w:jc w:val="both"/>
      </w:pPr>
    </w:p>
    <w:p w:rsidR="000D7819" w:rsidRPr="00773DBC" w:rsidRDefault="000D7819" w:rsidP="00A57021">
      <w:pPr>
        <w:ind w:firstLine="709"/>
        <w:jc w:val="both"/>
      </w:pPr>
    </w:p>
    <w:p w:rsidR="000D7819" w:rsidRDefault="000D7819">
      <w:pPr>
        <w:widowControl/>
        <w:autoSpaceDE/>
        <w:autoSpaceDN/>
        <w:adjustRightInd/>
      </w:pPr>
      <w:r>
        <w:br w:type="page"/>
      </w:r>
    </w:p>
    <w:p w:rsidR="000D7819" w:rsidRPr="00092C77" w:rsidRDefault="000D7819" w:rsidP="00092C77">
      <w:pPr>
        <w:pStyle w:val="ListParagraph"/>
        <w:numPr>
          <w:ilvl w:val="0"/>
          <w:numId w:val="1"/>
        </w:numPr>
        <w:tabs>
          <w:tab w:val="left" w:pos="6131"/>
        </w:tabs>
        <w:ind w:left="0"/>
        <w:jc w:val="both"/>
        <w:rPr>
          <w:b/>
          <w:i/>
        </w:rPr>
      </w:pPr>
      <w:r w:rsidRPr="00092C77">
        <w:rPr>
          <w:b/>
          <w:i/>
        </w:rPr>
        <w:t>Перечень планируемых результатовобучения по дисциплине (модулю), соотнесенных с планируемыми результатами освоения образовательной программы</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2015"/>
        <w:gridCol w:w="3939"/>
        <w:gridCol w:w="4252"/>
      </w:tblGrid>
      <w:tr w:rsidR="000D7819" w:rsidRPr="00092C77" w:rsidTr="001B0166">
        <w:trPr>
          <w:jc w:val="center"/>
        </w:trPr>
        <w:tc>
          <w:tcPr>
            <w:tcW w:w="2015" w:type="dxa"/>
          </w:tcPr>
          <w:p w:rsidR="000D7819" w:rsidRPr="001B0166" w:rsidRDefault="000D7819" w:rsidP="001B0166">
            <w:pPr>
              <w:jc w:val="center"/>
              <w:rPr>
                <w:b/>
              </w:rPr>
            </w:pPr>
            <w:r w:rsidRPr="001B0166">
              <w:rPr>
                <w:b/>
              </w:rPr>
              <w:t>Компетенция</w:t>
            </w:r>
          </w:p>
        </w:tc>
        <w:tc>
          <w:tcPr>
            <w:tcW w:w="3939" w:type="dxa"/>
          </w:tcPr>
          <w:p w:rsidR="000D7819" w:rsidRPr="001B0166" w:rsidRDefault="000D7819" w:rsidP="001B0166">
            <w:pPr>
              <w:jc w:val="center"/>
              <w:rPr>
                <w:b/>
              </w:rPr>
            </w:pPr>
            <w:r w:rsidRPr="001B0166">
              <w:rPr>
                <w:b/>
              </w:rPr>
              <w:t>Индикаторы достижения компетенций</w:t>
            </w:r>
          </w:p>
        </w:tc>
        <w:tc>
          <w:tcPr>
            <w:tcW w:w="4252" w:type="dxa"/>
          </w:tcPr>
          <w:p w:rsidR="000D7819" w:rsidRPr="001B0166" w:rsidRDefault="000D7819" w:rsidP="001B0166">
            <w:pPr>
              <w:jc w:val="center"/>
              <w:rPr>
                <w:b/>
              </w:rPr>
            </w:pPr>
            <w:r w:rsidRPr="001B0166">
              <w:rPr>
                <w:b/>
              </w:rPr>
              <w:t>Планируемые результаты обучения по дисциплине</w:t>
            </w:r>
          </w:p>
        </w:tc>
      </w:tr>
      <w:tr w:rsidR="000D7819" w:rsidRPr="00092C77" w:rsidTr="001B0166">
        <w:trPr>
          <w:jc w:val="center"/>
        </w:trPr>
        <w:tc>
          <w:tcPr>
            <w:tcW w:w="2015" w:type="dxa"/>
          </w:tcPr>
          <w:p w:rsidR="000D7819" w:rsidRPr="001B0166" w:rsidRDefault="000D7819" w:rsidP="00DC25F4">
            <w:pPr>
              <w:rPr>
                <w:b/>
              </w:rPr>
            </w:pPr>
            <w:r w:rsidRPr="001B0166">
              <w:rPr>
                <w:b/>
              </w:rPr>
              <w:t>УК-2</w:t>
            </w:r>
          </w:p>
          <w:p w:rsidR="000D7819" w:rsidRDefault="000D7819" w:rsidP="00DC25F4">
            <w:r w:rsidRPr="00B04FFD">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939" w:type="dxa"/>
          </w:tcPr>
          <w:p w:rsidR="000D7819" w:rsidRPr="001B0166" w:rsidRDefault="000D7819" w:rsidP="001B0166">
            <w:pPr>
              <w:jc w:val="both"/>
              <w:rPr>
                <w:b/>
              </w:rPr>
            </w:pPr>
            <w:r w:rsidRPr="001B0166">
              <w:rPr>
                <w:b/>
              </w:rPr>
              <w:t xml:space="preserve">УК-2.1 </w:t>
            </w:r>
          </w:p>
          <w:p w:rsidR="000D7819" w:rsidRDefault="000D7819" w:rsidP="001B0166">
            <w:pPr>
              <w:jc w:val="both"/>
            </w:pPr>
            <w:r w:rsidRPr="001B0166">
              <w:rPr>
                <w:b/>
              </w:rPr>
              <w:t>Знает:</w:t>
            </w:r>
            <w:r>
              <w:t xml:space="preserve"> алгоритмы  поиска оптимальных способов решения задач в рамках поставленной цели, технологию проектирования.</w:t>
            </w:r>
          </w:p>
          <w:p w:rsidR="000D7819" w:rsidRPr="001B0166" w:rsidRDefault="000D7819" w:rsidP="001B0166">
            <w:pPr>
              <w:jc w:val="both"/>
              <w:rPr>
                <w:b/>
              </w:rPr>
            </w:pPr>
            <w:r w:rsidRPr="001B0166">
              <w:rPr>
                <w:b/>
              </w:rPr>
              <w:t xml:space="preserve">УК-2.2. </w:t>
            </w:r>
          </w:p>
          <w:p w:rsidR="000D7819" w:rsidRDefault="000D7819" w:rsidP="001B0166">
            <w:pPr>
              <w:jc w:val="both"/>
            </w:pPr>
            <w:r w:rsidRPr="001B0166">
              <w:rPr>
                <w:b/>
              </w:rPr>
              <w:t>Умеет:</w:t>
            </w:r>
            <w:r>
              <w:t xml:space="preserve"> определять задачи исходя из поставленной цели с учетом действующих правовых норм, имеющихся ресурсов и ограничений.</w:t>
            </w:r>
          </w:p>
          <w:p w:rsidR="000D7819" w:rsidRPr="001B0166" w:rsidRDefault="000D7819" w:rsidP="001B0166">
            <w:pPr>
              <w:jc w:val="both"/>
              <w:rPr>
                <w:b/>
              </w:rPr>
            </w:pPr>
            <w:r w:rsidRPr="001B0166">
              <w:rPr>
                <w:b/>
              </w:rPr>
              <w:t xml:space="preserve">УК-2.3. </w:t>
            </w:r>
          </w:p>
          <w:p w:rsidR="000D7819" w:rsidRDefault="000D7819" w:rsidP="001B0166">
            <w:pPr>
              <w:jc w:val="both"/>
            </w:pPr>
            <w:r w:rsidRPr="001B0166">
              <w:rPr>
                <w:b/>
              </w:rPr>
              <w:t>Владеет:</w:t>
            </w:r>
            <w:r>
              <w:t xml:space="preserve">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252" w:type="dxa"/>
          </w:tcPr>
          <w:p w:rsidR="000D7819" w:rsidRPr="001B0166" w:rsidRDefault="000D7819" w:rsidP="001B0166">
            <w:pPr>
              <w:tabs>
                <w:tab w:val="left" w:pos="171"/>
                <w:tab w:val="left" w:pos="459"/>
              </w:tabs>
              <w:autoSpaceDE/>
              <w:autoSpaceDN/>
              <w:adjustRightInd/>
              <w:contextualSpacing/>
              <w:jc w:val="both"/>
              <w:rPr>
                <w:b/>
              </w:rPr>
            </w:pPr>
            <w:r w:rsidRPr="001B0166">
              <w:rPr>
                <w:b/>
              </w:rPr>
              <w:t>Знать:</w:t>
            </w:r>
          </w:p>
          <w:p w:rsidR="000D7819" w:rsidRDefault="000D7819" w:rsidP="001B0166">
            <w:pPr>
              <w:tabs>
                <w:tab w:val="left" w:pos="171"/>
                <w:tab w:val="left" w:pos="459"/>
              </w:tabs>
              <w:autoSpaceDE/>
              <w:autoSpaceDN/>
              <w:adjustRightInd/>
              <w:contextualSpacing/>
              <w:jc w:val="both"/>
            </w:pPr>
            <w:r>
              <w:t xml:space="preserve">- </w:t>
            </w:r>
            <w:r w:rsidRPr="00F87927">
              <w:t>основ</w:t>
            </w:r>
            <w:r>
              <w:t>ные</w:t>
            </w:r>
            <w:r w:rsidRPr="00F87927">
              <w:t xml:space="preserve">концептуально-теоретические  </w:t>
            </w:r>
            <w:r>
              <w:t>способынахождения оптимальных решений исходя из целей, в рамках поставленных задач, технологию проектирования, необходимые ресурсы, действующие правовые нормы и ограничения.</w:t>
            </w:r>
          </w:p>
          <w:p w:rsidR="000D7819" w:rsidRPr="001B0166" w:rsidRDefault="000D7819" w:rsidP="001B0166">
            <w:pPr>
              <w:tabs>
                <w:tab w:val="left" w:pos="171"/>
                <w:tab w:val="left" w:pos="459"/>
              </w:tabs>
              <w:autoSpaceDE/>
              <w:autoSpaceDN/>
              <w:adjustRightInd/>
              <w:contextualSpacing/>
              <w:jc w:val="both"/>
              <w:rPr>
                <w:b/>
              </w:rPr>
            </w:pPr>
            <w:r w:rsidRPr="001B0166">
              <w:rPr>
                <w:b/>
              </w:rPr>
              <w:t>Уметь:</w:t>
            </w:r>
          </w:p>
          <w:p w:rsidR="000D7819" w:rsidRDefault="000D7819" w:rsidP="001B0166">
            <w:pPr>
              <w:tabs>
                <w:tab w:val="left" w:pos="171"/>
                <w:tab w:val="left" w:pos="459"/>
              </w:tabs>
              <w:autoSpaceDE/>
              <w:autoSpaceDN/>
              <w:adjustRightInd/>
              <w:contextualSpacing/>
              <w:jc w:val="both"/>
            </w:pPr>
            <w:r>
              <w:t xml:space="preserve">- </w:t>
            </w:r>
            <w:r w:rsidRPr="00D07CF6">
              <w:t>использовать  методы  и  инструменты  управления  рисками  дляопредел</w:t>
            </w:r>
            <w:r>
              <w:t>ения</w:t>
            </w:r>
            <w:r w:rsidRPr="00D07CF6">
              <w:t xml:space="preserve"> задачи исходя из поставленной цели с учетом действующих правовых норм, имеющихся ресурсов и ограничений</w:t>
            </w:r>
            <w:r>
              <w:t>.</w:t>
            </w:r>
          </w:p>
          <w:p w:rsidR="000D7819" w:rsidRPr="001B0166" w:rsidRDefault="000D7819" w:rsidP="001B0166">
            <w:pPr>
              <w:tabs>
                <w:tab w:val="left" w:pos="171"/>
                <w:tab w:val="left" w:pos="459"/>
              </w:tabs>
              <w:autoSpaceDE/>
              <w:autoSpaceDN/>
              <w:adjustRightInd/>
              <w:contextualSpacing/>
              <w:jc w:val="both"/>
              <w:rPr>
                <w:b/>
              </w:rPr>
            </w:pPr>
            <w:r w:rsidRPr="001B0166">
              <w:rPr>
                <w:b/>
              </w:rPr>
              <w:t>Владеть:</w:t>
            </w:r>
          </w:p>
          <w:p w:rsidR="000D7819" w:rsidRPr="00A37F27" w:rsidRDefault="000D7819" w:rsidP="001B0166">
            <w:pPr>
              <w:tabs>
                <w:tab w:val="left" w:pos="171"/>
                <w:tab w:val="left" w:pos="459"/>
              </w:tabs>
              <w:autoSpaceDE/>
              <w:autoSpaceDN/>
              <w:adjustRightInd/>
              <w:contextualSpacing/>
              <w:jc w:val="both"/>
            </w:pPr>
            <w:r>
              <w:t xml:space="preserve">- </w:t>
            </w:r>
            <w:r w:rsidRPr="0062054C">
              <w:t>навыками анализа и разработки системы</w:t>
            </w:r>
            <w:r>
              <w:t xml:space="preserve"> определения </w:t>
            </w:r>
            <w:r w:rsidRPr="00D07CF6">
              <w:t>инструмент</w:t>
            </w:r>
            <w:r>
              <w:t>ов</w:t>
            </w:r>
            <w:r w:rsidRPr="00D07CF6">
              <w:t xml:space="preserve"> для определения и достижения задач, подчиненных общей цели, с использованием действующих правовых норм, имеющихся ресурсов и ограничений</w:t>
            </w:r>
          </w:p>
        </w:tc>
      </w:tr>
      <w:tr w:rsidR="000D7819" w:rsidRPr="00092C77" w:rsidTr="001B0166">
        <w:trPr>
          <w:jc w:val="center"/>
        </w:trPr>
        <w:tc>
          <w:tcPr>
            <w:tcW w:w="2015" w:type="dxa"/>
          </w:tcPr>
          <w:p w:rsidR="000D7819" w:rsidRPr="001B0166" w:rsidRDefault="000D7819" w:rsidP="00DC25F4">
            <w:pPr>
              <w:rPr>
                <w:b/>
              </w:rPr>
            </w:pPr>
            <w:r w:rsidRPr="001B0166">
              <w:rPr>
                <w:b/>
              </w:rPr>
              <w:t>ПК-10</w:t>
            </w:r>
          </w:p>
          <w:p w:rsidR="000D7819" w:rsidRDefault="000D7819" w:rsidP="00DC25F4">
            <w:r w:rsidRPr="0062054C">
              <w:t>умением проводить анализ рыночных и специфических рисков для принятия управленческих решений, в том числе при принятии решений об инвестировании и финансировании</w:t>
            </w:r>
          </w:p>
        </w:tc>
        <w:tc>
          <w:tcPr>
            <w:tcW w:w="3939" w:type="dxa"/>
          </w:tcPr>
          <w:p w:rsidR="000D7819" w:rsidRPr="001B0166" w:rsidRDefault="000D7819" w:rsidP="001B0166">
            <w:pPr>
              <w:jc w:val="both"/>
              <w:rPr>
                <w:b/>
              </w:rPr>
            </w:pPr>
            <w:r w:rsidRPr="001B0166">
              <w:rPr>
                <w:b/>
              </w:rPr>
              <w:t>ПК-10.1</w:t>
            </w:r>
          </w:p>
          <w:p w:rsidR="000D7819" w:rsidRDefault="000D7819" w:rsidP="001B0166">
            <w:pPr>
              <w:jc w:val="both"/>
            </w:pPr>
            <w:r w:rsidRPr="001B0166">
              <w:rPr>
                <w:b/>
              </w:rPr>
              <w:t>Знает:</w:t>
            </w:r>
            <w:r>
              <w:t xml:space="preserve"> Основные понятия, виды, содержание, функции и принципы анализа рыночных и специфических рисков для принятия управленческих решений в рамках антикризисного управления в организациях.</w:t>
            </w:r>
          </w:p>
          <w:p w:rsidR="000D7819" w:rsidRPr="001B0166" w:rsidRDefault="000D7819" w:rsidP="001B0166">
            <w:pPr>
              <w:jc w:val="both"/>
              <w:rPr>
                <w:b/>
              </w:rPr>
            </w:pPr>
            <w:r w:rsidRPr="001B0166">
              <w:rPr>
                <w:b/>
              </w:rPr>
              <w:t>ПК-10.2</w:t>
            </w:r>
          </w:p>
          <w:p w:rsidR="000D7819" w:rsidRDefault="000D7819" w:rsidP="001B0166">
            <w:pPr>
              <w:jc w:val="both"/>
            </w:pPr>
            <w:r w:rsidRPr="001B0166">
              <w:rPr>
                <w:b/>
              </w:rPr>
              <w:t>Умеет:</w:t>
            </w:r>
            <w:r>
              <w:t xml:space="preserve"> принимать решения в организации с учётом специфических рисков, в том числе при принятии решений об инвестировании и финансировании; рассчитывать на основе типовых методик и действующей нормативно-правовой базы показателей влияния специфических рисков на деятельность организаций.</w:t>
            </w:r>
          </w:p>
          <w:p w:rsidR="000D7819" w:rsidRPr="001B0166" w:rsidRDefault="000D7819" w:rsidP="001B0166">
            <w:pPr>
              <w:jc w:val="both"/>
              <w:rPr>
                <w:b/>
              </w:rPr>
            </w:pPr>
            <w:r w:rsidRPr="001B0166">
              <w:rPr>
                <w:b/>
              </w:rPr>
              <w:t>ПК-10.3</w:t>
            </w:r>
          </w:p>
          <w:p w:rsidR="000D7819" w:rsidRDefault="000D7819" w:rsidP="001B0166">
            <w:pPr>
              <w:jc w:val="both"/>
            </w:pPr>
            <w:r w:rsidRPr="001B0166">
              <w:rPr>
                <w:b/>
              </w:rPr>
              <w:t>Владеет:</w:t>
            </w:r>
            <w:r>
              <w:t xml:space="preserve"> умением проводить анализ рыночных и специфических рисков для принятия управленческих решений, в том числе при принятии решений об инвестировании и финансировании.</w:t>
            </w:r>
          </w:p>
        </w:tc>
        <w:tc>
          <w:tcPr>
            <w:tcW w:w="4252" w:type="dxa"/>
          </w:tcPr>
          <w:p w:rsidR="000D7819" w:rsidRPr="001B0166" w:rsidRDefault="000D7819" w:rsidP="001B0166">
            <w:pPr>
              <w:tabs>
                <w:tab w:val="left" w:pos="171"/>
                <w:tab w:val="left" w:pos="459"/>
              </w:tabs>
              <w:autoSpaceDE/>
              <w:autoSpaceDN/>
              <w:adjustRightInd/>
              <w:contextualSpacing/>
              <w:jc w:val="both"/>
              <w:rPr>
                <w:b/>
              </w:rPr>
            </w:pPr>
            <w:r w:rsidRPr="001B0166">
              <w:rPr>
                <w:b/>
              </w:rPr>
              <w:t>Знать:</w:t>
            </w:r>
          </w:p>
          <w:p w:rsidR="000D7819" w:rsidRDefault="000D7819" w:rsidP="001B0166">
            <w:pPr>
              <w:tabs>
                <w:tab w:val="left" w:pos="171"/>
                <w:tab w:val="left" w:pos="459"/>
              </w:tabs>
              <w:autoSpaceDE/>
              <w:autoSpaceDN/>
              <w:adjustRightInd/>
              <w:contextualSpacing/>
              <w:jc w:val="both"/>
            </w:pPr>
            <w:r>
              <w:t xml:space="preserve">- </w:t>
            </w:r>
            <w:r w:rsidRPr="0062054C">
              <w:t xml:space="preserve">содержание,  </w:t>
            </w:r>
            <w:r>
              <w:t xml:space="preserve">основные понятия, виды рисков, </w:t>
            </w:r>
            <w:r w:rsidRPr="0062054C">
              <w:t>цели,  задачи  и  принципы  разработки</w:t>
            </w:r>
            <w:r>
              <w:t xml:space="preserve"> и анализа </w:t>
            </w:r>
            <w:r w:rsidRPr="0062054C">
              <w:t xml:space="preserve">системы  управления рисками </w:t>
            </w:r>
            <w:r>
              <w:t xml:space="preserve">в специфической рыночной среде </w:t>
            </w:r>
            <w:r w:rsidRPr="0062054C">
              <w:t>для принятия управленческих решений в рамках антикризисного управления в организациях.</w:t>
            </w:r>
          </w:p>
          <w:p w:rsidR="000D7819" w:rsidRPr="001B0166" w:rsidRDefault="000D7819" w:rsidP="001B0166">
            <w:pPr>
              <w:tabs>
                <w:tab w:val="left" w:pos="171"/>
                <w:tab w:val="left" w:pos="459"/>
              </w:tabs>
              <w:autoSpaceDE/>
              <w:autoSpaceDN/>
              <w:adjustRightInd/>
              <w:contextualSpacing/>
              <w:jc w:val="both"/>
              <w:rPr>
                <w:b/>
              </w:rPr>
            </w:pPr>
            <w:r w:rsidRPr="001B0166">
              <w:rPr>
                <w:b/>
              </w:rPr>
              <w:t>Уметь:</w:t>
            </w:r>
          </w:p>
          <w:p w:rsidR="000D7819" w:rsidRDefault="000D7819" w:rsidP="001B0166">
            <w:pPr>
              <w:tabs>
                <w:tab w:val="left" w:pos="171"/>
                <w:tab w:val="left" w:pos="459"/>
              </w:tabs>
              <w:autoSpaceDE/>
              <w:autoSpaceDN/>
              <w:adjustRightInd/>
              <w:contextualSpacing/>
              <w:jc w:val="both"/>
            </w:pPr>
            <w:r>
              <w:t xml:space="preserve">- </w:t>
            </w:r>
            <w:r w:rsidRPr="00F33385">
              <w:t xml:space="preserve">использовать методы и технологии управления рисками при </w:t>
            </w:r>
            <w:r>
              <w:t xml:space="preserve">принятии </w:t>
            </w:r>
            <w:r w:rsidRPr="00F33385">
              <w:t>решени</w:t>
            </w:r>
            <w:r>
              <w:t xml:space="preserve">й </w:t>
            </w:r>
            <w:r w:rsidRPr="00286FBC">
              <w:t>в организации с учётом специфических рисков, в том числе при принятии решений об инвестировании и финансировании;</w:t>
            </w:r>
            <w:r w:rsidRPr="00F33385">
              <w:t>использовать современные способы идентификации и оценки риска</w:t>
            </w:r>
            <w:r>
              <w:t xml:space="preserve">, </w:t>
            </w:r>
            <w:r w:rsidRPr="00286FBC">
              <w:t>рассчитыва</w:t>
            </w:r>
            <w:r>
              <w:t>я</w:t>
            </w:r>
            <w:r w:rsidRPr="00286FBC">
              <w:t xml:space="preserve"> на основе типовых методик и действующей нормативно-правовой базы показателей влияния специфических рисков на деятельность организаций.</w:t>
            </w:r>
          </w:p>
          <w:p w:rsidR="000D7819" w:rsidRPr="00A37F27" w:rsidRDefault="000D7819" w:rsidP="001B0166">
            <w:pPr>
              <w:tabs>
                <w:tab w:val="left" w:pos="171"/>
                <w:tab w:val="left" w:pos="459"/>
              </w:tabs>
              <w:autoSpaceDE/>
              <w:autoSpaceDN/>
              <w:adjustRightInd/>
              <w:contextualSpacing/>
              <w:jc w:val="both"/>
            </w:pPr>
            <w:r>
              <w:t xml:space="preserve">Владеть: </w:t>
            </w:r>
            <w:r w:rsidRPr="00F33385">
              <w:t>методами и приемами анализа экономических явлений и процессов с помощью стандартных теоретических и эконометрических моделей</w:t>
            </w:r>
            <w:r>
              <w:t xml:space="preserve"> управления специфическими рисками</w:t>
            </w:r>
            <w:r w:rsidRPr="00F33385">
              <w:t xml:space="preserve"> для принятия управленческих решений, в том числе при принятии решений об инвестировании и финансировании.</w:t>
            </w:r>
          </w:p>
        </w:tc>
      </w:tr>
    </w:tbl>
    <w:p w:rsidR="000D7819" w:rsidRDefault="000D7819" w:rsidP="00A8104C">
      <w:pPr>
        <w:pStyle w:val="ListParagraph"/>
        <w:ind w:left="709"/>
        <w:jc w:val="both"/>
        <w:rPr>
          <w:b/>
          <w:i/>
        </w:rPr>
      </w:pPr>
    </w:p>
    <w:p w:rsidR="000D7819" w:rsidRPr="00A8104C" w:rsidRDefault="000D7819" w:rsidP="00A8104C">
      <w:pPr>
        <w:pStyle w:val="ListParagraph"/>
        <w:ind w:left="709"/>
        <w:jc w:val="both"/>
        <w:rPr>
          <w:b/>
          <w:i/>
        </w:rPr>
      </w:pPr>
      <w:r w:rsidRPr="00A8104C">
        <w:rPr>
          <w:b/>
          <w:i/>
        </w:rPr>
        <w:t>2.</w:t>
      </w:r>
      <w:r w:rsidRPr="00A8104C">
        <w:rPr>
          <w:b/>
          <w:i/>
        </w:rPr>
        <w:tab/>
        <w:t>Место дисциплины (модуля) в структуре образовательной программы</w:t>
      </w:r>
    </w:p>
    <w:p w:rsidR="000D7819" w:rsidRPr="009B46C9" w:rsidRDefault="000D7819" w:rsidP="00A8104C">
      <w:pPr>
        <w:pStyle w:val="ListParagraph"/>
        <w:ind w:left="0" w:firstLine="709"/>
        <w:jc w:val="both"/>
        <w:rPr>
          <w:spacing w:val="-6"/>
        </w:rPr>
      </w:pPr>
      <w:r>
        <w:t>Дисциплина относится к части, формируемой участниками образовательных отношений,  учебного плана, блока 1. Дисциплины (модули).</w:t>
      </w:r>
    </w:p>
    <w:p w:rsidR="000D7819" w:rsidRPr="00A8104C" w:rsidRDefault="000D7819" w:rsidP="00A8104C">
      <w:pPr>
        <w:pStyle w:val="ListParagraph"/>
        <w:ind w:left="0" w:firstLine="709"/>
        <w:jc w:val="both"/>
      </w:pPr>
      <w:r w:rsidRPr="00A8104C">
        <w:t>Изучение дисциплины позволит обучающимся реализовывать компетенции в профессиональной деятельности.</w:t>
      </w:r>
    </w:p>
    <w:p w:rsidR="000D7819" w:rsidRPr="004C0A44" w:rsidRDefault="000D7819" w:rsidP="00A8104C">
      <w:pPr>
        <w:pStyle w:val="ListParagraph"/>
        <w:ind w:left="0" w:firstLine="709"/>
        <w:jc w:val="both"/>
      </w:pPr>
      <w:r w:rsidRPr="00A8104C">
        <w:t xml:space="preserve">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w:t>
      </w:r>
      <w:r w:rsidRPr="004C0A44">
        <w:t xml:space="preserve"> предпринимательский</w:t>
      </w:r>
    </w:p>
    <w:p w:rsidR="000D7819" w:rsidRPr="00A8104C" w:rsidRDefault="000D7819" w:rsidP="00A8104C">
      <w:pPr>
        <w:pStyle w:val="ListParagraph"/>
        <w:ind w:left="0" w:firstLine="709"/>
        <w:jc w:val="both"/>
      </w:pPr>
      <w:r w:rsidRPr="00A8104C">
        <w:t>Дисциплина находится в логической и содержательно-методической взаимосвязи с другими частями ОПОП.</w:t>
      </w:r>
    </w:p>
    <w:p w:rsidR="000D7819" w:rsidRDefault="000D7819" w:rsidP="00092C77">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413"/>
        <w:gridCol w:w="4121"/>
        <w:gridCol w:w="3135"/>
        <w:gridCol w:w="1547"/>
      </w:tblGrid>
      <w:tr w:rsidR="000D7819" w:rsidTr="001B0166">
        <w:tc>
          <w:tcPr>
            <w:tcW w:w="1413" w:type="dxa"/>
          </w:tcPr>
          <w:p w:rsidR="000D7819" w:rsidRPr="000656CB" w:rsidRDefault="000D7819" w:rsidP="001B0166">
            <w:pPr>
              <w:jc w:val="center"/>
            </w:pPr>
            <w:r w:rsidRPr="000656CB">
              <w:t>Код компетенции</w:t>
            </w:r>
          </w:p>
        </w:tc>
        <w:tc>
          <w:tcPr>
            <w:tcW w:w="4121" w:type="dxa"/>
          </w:tcPr>
          <w:p w:rsidR="000D7819" w:rsidRPr="000656CB" w:rsidRDefault="000D7819" w:rsidP="001B0166">
            <w:pPr>
              <w:jc w:val="center"/>
            </w:pPr>
            <w:r w:rsidRPr="000656CB">
              <w:t>Предшествующие дисциплины</w:t>
            </w:r>
          </w:p>
        </w:tc>
        <w:tc>
          <w:tcPr>
            <w:tcW w:w="3135" w:type="dxa"/>
          </w:tcPr>
          <w:p w:rsidR="000D7819" w:rsidRPr="000656CB" w:rsidRDefault="000D7819" w:rsidP="001B0166">
            <w:pPr>
              <w:jc w:val="center"/>
            </w:pPr>
            <w:r w:rsidRPr="000656CB">
              <w:t>Параллельно осваиваемые</w:t>
            </w:r>
          </w:p>
        </w:tc>
        <w:tc>
          <w:tcPr>
            <w:tcW w:w="1547" w:type="dxa"/>
          </w:tcPr>
          <w:p w:rsidR="000D7819" w:rsidRDefault="000D7819" w:rsidP="001B0166">
            <w:pPr>
              <w:jc w:val="center"/>
            </w:pPr>
            <w:r w:rsidRPr="000656CB">
              <w:t>Последующие дисциплины</w:t>
            </w:r>
          </w:p>
        </w:tc>
      </w:tr>
      <w:tr w:rsidR="000D7819" w:rsidTr="001B0166">
        <w:trPr>
          <w:trHeight w:val="532"/>
        </w:trPr>
        <w:tc>
          <w:tcPr>
            <w:tcW w:w="1413" w:type="dxa"/>
          </w:tcPr>
          <w:p w:rsidR="000D7819" w:rsidRDefault="000D7819" w:rsidP="001B0166">
            <w:pPr>
              <w:jc w:val="both"/>
            </w:pPr>
            <w:r>
              <w:t>УК-2</w:t>
            </w:r>
          </w:p>
        </w:tc>
        <w:tc>
          <w:tcPr>
            <w:tcW w:w="4121" w:type="dxa"/>
          </w:tcPr>
          <w:p w:rsidR="000D7819" w:rsidRDefault="000D7819" w:rsidP="001B0166">
            <w:pPr>
              <w:jc w:val="both"/>
            </w:pPr>
            <w:r>
              <w:t>Основы права;</w:t>
            </w:r>
          </w:p>
          <w:p w:rsidR="000D7819" w:rsidRDefault="000D7819" w:rsidP="001B0166">
            <w:pPr>
              <w:jc w:val="both"/>
            </w:pPr>
            <w:r>
              <w:t>Проектная деятельность;</w:t>
            </w:r>
          </w:p>
          <w:p w:rsidR="000D7819" w:rsidRDefault="000D7819" w:rsidP="001B0166">
            <w:pPr>
              <w:jc w:val="both"/>
            </w:pPr>
            <w:r>
              <w:t>Основы проектной деятельности;</w:t>
            </w:r>
          </w:p>
          <w:p w:rsidR="000D7819" w:rsidRDefault="000D7819" w:rsidP="001B0166">
            <w:pPr>
              <w:jc w:val="both"/>
            </w:pPr>
            <w:r>
              <w:t>Менеджмент организации;</w:t>
            </w:r>
          </w:p>
          <w:p w:rsidR="000D7819" w:rsidRDefault="000D7819" w:rsidP="001B0166">
            <w:pPr>
              <w:jc w:val="both"/>
            </w:pPr>
            <w:r w:rsidRPr="004E2597">
              <w:t>Управление человеческим</w:t>
            </w:r>
            <w:r>
              <w:t>и</w:t>
            </w:r>
            <w:r w:rsidRPr="004E2597">
              <w:t xml:space="preserve"> ресурсами</w:t>
            </w:r>
            <w:r>
              <w:t>;</w:t>
            </w:r>
          </w:p>
          <w:p w:rsidR="000D7819" w:rsidRDefault="000D7819" w:rsidP="001B0166">
            <w:pPr>
              <w:jc w:val="both"/>
            </w:pPr>
            <w:r>
              <w:t>Методы принятия управленческих решений;</w:t>
            </w:r>
          </w:p>
          <w:p w:rsidR="000D7819" w:rsidRDefault="000D7819" w:rsidP="001B0166">
            <w:pPr>
              <w:jc w:val="both"/>
            </w:pPr>
            <w:r w:rsidRPr="000D33DE">
              <w:t>Ознакомительная практика</w:t>
            </w:r>
            <w:r>
              <w:t>;</w:t>
            </w:r>
          </w:p>
          <w:p w:rsidR="000D7819" w:rsidRDefault="000D7819" w:rsidP="001B0166">
            <w:pPr>
              <w:jc w:val="both"/>
            </w:pPr>
            <w:r>
              <w:t>Бизнес-планирование;</w:t>
            </w:r>
          </w:p>
          <w:p w:rsidR="000D7819" w:rsidRDefault="000D7819" w:rsidP="001B0166">
            <w:pPr>
              <w:jc w:val="both"/>
            </w:pPr>
            <w:r>
              <w:t>Создание и организация деятельности новых предпринимательских структур;</w:t>
            </w:r>
          </w:p>
          <w:p w:rsidR="000D7819" w:rsidRDefault="000D7819" w:rsidP="001B0166">
            <w:pPr>
              <w:jc w:val="both"/>
            </w:pPr>
            <w:r w:rsidRPr="005C23A3">
              <w:t>Антикризисное управление</w:t>
            </w:r>
            <w:r>
              <w:t>;</w:t>
            </w:r>
          </w:p>
          <w:p w:rsidR="000D7819" w:rsidRDefault="000D7819" w:rsidP="001B0166">
            <w:pPr>
              <w:jc w:val="both"/>
            </w:pPr>
            <w:r w:rsidRPr="000D33DE">
              <w:t>Организационно-управленческая практика</w:t>
            </w:r>
            <w:r>
              <w:t>;</w:t>
            </w:r>
          </w:p>
          <w:p w:rsidR="000D7819" w:rsidRDefault="000D7819" w:rsidP="001B0166">
            <w:pPr>
              <w:jc w:val="both"/>
            </w:pPr>
            <w:r>
              <w:t>Рекламный маркетинг;</w:t>
            </w:r>
          </w:p>
          <w:p w:rsidR="000D7819" w:rsidRDefault="000D7819" w:rsidP="001B0166">
            <w:pPr>
              <w:jc w:val="both"/>
            </w:pPr>
            <w:r>
              <w:t>Маркетинговое исследование;</w:t>
            </w:r>
          </w:p>
          <w:p w:rsidR="000D7819" w:rsidRDefault="000D7819" w:rsidP="001B0166">
            <w:pPr>
              <w:jc w:val="both"/>
            </w:pPr>
            <w:r>
              <w:t>Производственный менеджмент.</w:t>
            </w:r>
          </w:p>
        </w:tc>
        <w:tc>
          <w:tcPr>
            <w:tcW w:w="3135" w:type="dxa"/>
          </w:tcPr>
          <w:p w:rsidR="000D7819" w:rsidRDefault="000D7819" w:rsidP="00C123FE">
            <w:r w:rsidRPr="000D33DE">
              <w:t>Технологическая (проектно-технологическая) практика</w:t>
            </w:r>
            <w:r>
              <w:t>;</w:t>
            </w:r>
          </w:p>
          <w:p w:rsidR="000D7819" w:rsidRDefault="000D7819" w:rsidP="00C123FE">
            <w:r w:rsidRPr="000D33DE">
              <w:t>Преддипломная практика</w:t>
            </w:r>
            <w:r>
              <w:t>;</w:t>
            </w:r>
          </w:p>
          <w:p w:rsidR="000D7819" w:rsidRDefault="000D7819" w:rsidP="001B0166">
            <w:pPr>
              <w:jc w:val="both"/>
            </w:pPr>
            <w:r w:rsidRPr="000D33DE">
              <w:t>Защита выпускной квалификационной работы, включая подготовку к процедуре защиты и процедуру защиты</w:t>
            </w:r>
            <w:r w:rsidRPr="005C23A3">
              <w:t>.</w:t>
            </w:r>
          </w:p>
        </w:tc>
        <w:tc>
          <w:tcPr>
            <w:tcW w:w="1547" w:type="dxa"/>
          </w:tcPr>
          <w:p w:rsidR="000D7819" w:rsidRDefault="000D7819" w:rsidP="001B0166">
            <w:pPr>
              <w:jc w:val="both"/>
            </w:pPr>
          </w:p>
          <w:p w:rsidR="000D7819" w:rsidRDefault="000D7819" w:rsidP="001B0166">
            <w:pPr>
              <w:jc w:val="both"/>
            </w:pPr>
          </w:p>
        </w:tc>
      </w:tr>
      <w:tr w:rsidR="000D7819" w:rsidTr="001B0166">
        <w:tc>
          <w:tcPr>
            <w:tcW w:w="1413" w:type="dxa"/>
          </w:tcPr>
          <w:p w:rsidR="000D7819" w:rsidRDefault="000D7819" w:rsidP="001B0166">
            <w:pPr>
              <w:jc w:val="both"/>
            </w:pPr>
            <w:r>
              <w:t>ПК-10</w:t>
            </w:r>
          </w:p>
        </w:tc>
        <w:tc>
          <w:tcPr>
            <w:tcW w:w="4121" w:type="dxa"/>
          </w:tcPr>
          <w:p w:rsidR="000D7819" w:rsidRDefault="000D7819" w:rsidP="001B0166">
            <w:pPr>
              <w:jc w:val="both"/>
            </w:pPr>
            <w:r>
              <w:t>Антикризисное управление</w:t>
            </w:r>
          </w:p>
        </w:tc>
        <w:tc>
          <w:tcPr>
            <w:tcW w:w="3135" w:type="dxa"/>
          </w:tcPr>
          <w:p w:rsidR="000D7819" w:rsidRDefault="000D7819" w:rsidP="00415172">
            <w:r w:rsidRPr="000D33DE">
              <w:t>Технологическая (проектно-технологическая) практика</w:t>
            </w:r>
            <w:r>
              <w:t>;</w:t>
            </w:r>
          </w:p>
          <w:p w:rsidR="000D7819" w:rsidRDefault="000D7819" w:rsidP="00415172">
            <w:r w:rsidRPr="000D33DE">
              <w:t>Преддипломная практика</w:t>
            </w:r>
            <w:r>
              <w:t>;</w:t>
            </w:r>
          </w:p>
          <w:p w:rsidR="000D7819" w:rsidRDefault="000D7819" w:rsidP="001B0166">
            <w:pPr>
              <w:jc w:val="both"/>
            </w:pPr>
            <w:r w:rsidRPr="000D33DE">
              <w:t>Защита выпускной квалификационной работы, включая подготовку к процедуре защиты и процедуру защиты</w:t>
            </w:r>
            <w:r w:rsidRPr="005C23A3">
              <w:t>.</w:t>
            </w:r>
          </w:p>
        </w:tc>
        <w:tc>
          <w:tcPr>
            <w:tcW w:w="1547" w:type="dxa"/>
          </w:tcPr>
          <w:p w:rsidR="000D7819" w:rsidRDefault="000D7819" w:rsidP="001B0166">
            <w:pPr>
              <w:jc w:val="both"/>
            </w:pPr>
          </w:p>
        </w:tc>
      </w:tr>
    </w:tbl>
    <w:p w:rsidR="000D7819" w:rsidRDefault="000D7819" w:rsidP="00092C77">
      <w:pPr>
        <w:ind w:firstLine="709"/>
        <w:jc w:val="both"/>
      </w:pPr>
    </w:p>
    <w:p w:rsidR="000D7819" w:rsidRDefault="000D7819" w:rsidP="00092C77">
      <w:pPr>
        <w:ind w:firstLine="709"/>
        <w:jc w:val="both"/>
      </w:pPr>
      <w:r w:rsidRPr="00150782">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p>
    <w:p w:rsidR="000D7819" w:rsidRDefault="000D7819" w:rsidP="00092C77">
      <w:pPr>
        <w:ind w:firstLine="709"/>
        <w:jc w:val="both"/>
      </w:pPr>
      <w:r w:rsidRPr="00150782">
        <w:t xml:space="preserve">Дисциплина в рамках воспитательной работы направлена на формирование у обучающихся </w:t>
      </w:r>
      <w:r>
        <w:t>стремления к скрупулёзному изучению законов рыночной экономики, особенностям хозяйственной деятельности организаций различной формы собственности и видов деятельности.У</w:t>
      </w:r>
      <w:r w:rsidRPr="00150782">
        <w:t xml:space="preserve">важения к правам и свободам </w:t>
      </w:r>
      <w:r>
        <w:t>участникам экономической деятельности, входящими в микро- и макроокружение организации (предприятия)</w:t>
      </w:r>
      <w:r w:rsidRPr="00150782">
        <w:t>,</w:t>
      </w:r>
      <w:r>
        <w:t xml:space="preserve"> в которой работает или будет работать в будущем обучающийся.З</w:t>
      </w:r>
      <w:r w:rsidRPr="00150782">
        <w:t xml:space="preserve">нания правовых основ и законов, воспитание чувства ответственности </w:t>
      </w:r>
      <w:r>
        <w:t>к выполнению поставленных заданий руководством будущего рабочего места обучающегося. У</w:t>
      </w:r>
      <w:r w:rsidRPr="00150782">
        <w:t>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r>
        <w:t>.</w:t>
      </w:r>
    </w:p>
    <w:p w:rsidR="000D7819" w:rsidRPr="00092C77" w:rsidRDefault="000D7819" w:rsidP="00092C77">
      <w:pPr>
        <w:ind w:firstLine="709"/>
        <w:jc w:val="both"/>
      </w:pPr>
    </w:p>
    <w:p w:rsidR="000D7819" w:rsidRPr="00E83201" w:rsidRDefault="000D7819" w:rsidP="00E83201">
      <w:pPr>
        <w:pStyle w:val="ListParagraph"/>
        <w:numPr>
          <w:ilvl w:val="0"/>
          <w:numId w:val="31"/>
        </w:numPr>
        <w:jc w:val="both"/>
        <w:rPr>
          <w:b/>
          <w:i/>
        </w:rPr>
      </w:pPr>
      <w:r w:rsidRPr="00E83201">
        <w:rPr>
          <w:b/>
          <w:i/>
        </w:rPr>
        <w:t>Объем дисциплины</w:t>
      </w:r>
    </w:p>
    <w:p w:rsidR="000D7819" w:rsidRPr="00092C77" w:rsidRDefault="000D7819" w:rsidP="00092C77">
      <w:pPr>
        <w:pStyle w:val="ListParagraph"/>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
        <w:gridCol w:w="6349"/>
        <w:gridCol w:w="1814"/>
        <w:gridCol w:w="1777"/>
      </w:tblGrid>
      <w:tr w:rsidR="000D7819" w:rsidRPr="00092C77" w:rsidTr="001B0166">
        <w:trPr>
          <w:jc w:val="center"/>
        </w:trPr>
        <w:tc>
          <w:tcPr>
            <w:tcW w:w="6615" w:type="dxa"/>
            <w:gridSpan w:val="2"/>
            <w:vMerge w:val="restart"/>
          </w:tcPr>
          <w:p w:rsidR="000D7819" w:rsidRPr="001B0166" w:rsidRDefault="000D7819" w:rsidP="001B0166">
            <w:pPr>
              <w:jc w:val="center"/>
              <w:rPr>
                <w:b/>
                <w:i/>
              </w:rPr>
            </w:pPr>
            <w:r w:rsidRPr="001B0166">
              <w:rPr>
                <w:b/>
                <w:i/>
              </w:rPr>
              <w:t>Виды учебной работы</w:t>
            </w:r>
          </w:p>
        </w:tc>
        <w:tc>
          <w:tcPr>
            <w:tcW w:w="3591" w:type="dxa"/>
            <w:gridSpan w:val="2"/>
          </w:tcPr>
          <w:p w:rsidR="000D7819" w:rsidRPr="001B0166" w:rsidRDefault="000D7819" w:rsidP="001B0166">
            <w:pPr>
              <w:jc w:val="center"/>
              <w:rPr>
                <w:b/>
                <w:i/>
              </w:rPr>
            </w:pPr>
            <w:r w:rsidRPr="001B0166">
              <w:rPr>
                <w:b/>
                <w:i/>
              </w:rPr>
              <w:t>Формы обучения</w:t>
            </w:r>
          </w:p>
        </w:tc>
      </w:tr>
      <w:tr w:rsidR="000D7819" w:rsidRPr="00092C77" w:rsidTr="001B0166">
        <w:trPr>
          <w:jc w:val="center"/>
        </w:trPr>
        <w:tc>
          <w:tcPr>
            <w:tcW w:w="6615" w:type="dxa"/>
            <w:gridSpan w:val="2"/>
            <w:vMerge/>
          </w:tcPr>
          <w:p w:rsidR="000D7819" w:rsidRPr="001B0166" w:rsidRDefault="000D7819" w:rsidP="001B0166">
            <w:pPr>
              <w:jc w:val="center"/>
              <w:rPr>
                <w:b/>
                <w:i/>
              </w:rPr>
            </w:pPr>
          </w:p>
        </w:tc>
        <w:tc>
          <w:tcPr>
            <w:tcW w:w="1814" w:type="dxa"/>
          </w:tcPr>
          <w:p w:rsidR="000D7819" w:rsidRPr="001B0166" w:rsidRDefault="000D7819" w:rsidP="001B0166">
            <w:pPr>
              <w:jc w:val="center"/>
              <w:rPr>
                <w:b/>
                <w:i/>
              </w:rPr>
            </w:pPr>
            <w:r w:rsidRPr="001B0166">
              <w:rPr>
                <w:b/>
                <w:i/>
              </w:rPr>
              <w:t>Очная</w:t>
            </w:r>
          </w:p>
        </w:tc>
        <w:tc>
          <w:tcPr>
            <w:tcW w:w="1777" w:type="dxa"/>
          </w:tcPr>
          <w:p w:rsidR="000D7819" w:rsidRPr="001B0166" w:rsidRDefault="000D7819" w:rsidP="001B0166">
            <w:pPr>
              <w:jc w:val="center"/>
              <w:rPr>
                <w:b/>
                <w:i/>
              </w:rPr>
            </w:pPr>
            <w:r w:rsidRPr="001B0166">
              <w:rPr>
                <w:b/>
                <w:i/>
              </w:rPr>
              <w:t>Очно-заочная</w:t>
            </w:r>
          </w:p>
        </w:tc>
      </w:tr>
      <w:tr w:rsidR="000D7819" w:rsidRPr="00092C77" w:rsidTr="001B0166">
        <w:trPr>
          <w:jc w:val="center"/>
        </w:trPr>
        <w:tc>
          <w:tcPr>
            <w:tcW w:w="6615" w:type="dxa"/>
            <w:gridSpan w:val="2"/>
          </w:tcPr>
          <w:p w:rsidR="000D7819" w:rsidRPr="00092C77" w:rsidRDefault="000D7819" w:rsidP="001B0166">
            <w:pPr>
              <w:jc w:val="both"/>
            </w:pPr>
            <w:r w:rsidRPr="001B0166">
              <w:rPr>
                <w:b/>
              </w:rPr>
              <w:t>Общая трудоемкость</w:t>
            </w:r>
            <w:r w:rsidRPr="00092C77">
              <w:t>: зачетные единицы/часы</w:t>
            </w:r>
          </w:p>
        </w:tc>
        <w:tc>
          <w:tcPr>
            <w:tcW w:w="1814" w:type="dxa"/>
          </w:tcPr>
          <w:p w:rsidR="000D7819" w:rsidRPr="00092C77" w:rsidRDefault="000D7819" w:rsidP="001B0166">
            <w:pPr>
              <w:jc w:val="center"/>
            </w:pPr>
            <w:r>
              <w:t>4/144</w:t>
            </w:r>
          </w:p>
        </w:tc>
        <w:tc>
          <w:tcPr>
            <w:tcW w:w="1777" w:type="dxa"/>
          </w:tcPr>
          <w:p w:rsidR="000D7819" w:rsidRPr="001B0166" w:rsidRDefault="000D7819" w:rsidP="001B0166">
            <w:pPr>
              <w:jc w:val="center"/>
              <w:rPr>
                <w:highlight w:val="yellow"/>
              </w:rPr>
            </w:pPr>
            <w:r w:rsidRPr="0015397D">
              <w:t>4/144</w:t>
            </w:r>
          </w:p>
        </w:tc>
      </w:tr>
      <w:tr w:rsidR="000D7819" w:rsidRPr="00092C77" w:rsidTr="001B0166">
        <w:trPr>
          <w:jc w:val="center"/>
        </w:trPr>
        <w:tc>
          <w:tcPr>
            <w:tcW w:w="6615" w:type="dxa"/>
            <w:gridSpan w:val="2"/>
          </w:tcPr>
          <w:p w:rsidR="000D7819" w:rsidRPr="001B0166" w:rsidRDefault="000D7819" w:rsidP="001B0166">
            <w:pPr>
              <w:jc w:val="both"/>
              <w:rPr>
                <w:b/>
              </w:rPr>
            </w:pPr>
            <w:r w:rsidRPr="001B0166">
              <w:rPr>
                <w:b/>
              </w:rPr>
              <w:t>Семестр</w:t>
            </w:r>
          </w:p>
        </w:tc>
        <w:tc>
          <w:tcPr>
            <w:tcW w:w="1814" w:type="dxa"/>
          </w:tcPr>
          <w:p w:rsidR="000D7819" w:rsidRDefault="000D7819" w:rsidP="001B0166">
            <w:pPr>
              <w:jc w:val="center"/>
            </w:pPr>
            <w:r>
              <w:t>8</w:t>
            </w:r>
          </w:p>
        </w:tc>
        <w:tc>
          <w:tcPr>
            <w:tcW w:w="1777" w:type="dxa"/>
          </w:tcPr>
          <w:p w:rsidR="000D7819" w:rsidRPr="00092C77" w:rsidRDefault="000D7819" w:rsidP="001B0166">
            <w:pPr>
              <w:jc w:val="center"/>
            </w:pPr>
            <w:r>
              <w:t>10</w:t>
            </w:r>
          </w:p>
        </w:tc>
      </w:tr>
      <w:tr w:rsidR="000D7819" w:rsidRPr="00092C77" w:rsidTr="001B0166">
        <w:trPr>
          <w:jc w:val="center"/>
        </w:trPr>
        <w:tc>
          <w:tcPr>
            <w:tcW w:w="6615" w:type="dxa"/>
            <w:gridSpan w:val="2"/>
          </w:tcPr>
          <w:p w:rsidR="000D7819" w:rsidRPr="00092C77" w:rsidRDefault="000D7819" w:rsidP="001B0166">
            <w:pPr>
              <w:jc w:val="both"/>
            </w:pPr>
            <w:r w:rsidRPr="001B0166">
              <w:rPr>
                <w:b/>
              </w:rPr>
              <w:t>Контактная работас преподавателем</w:t>
            </w:r>
            <w:r w:rsidRPr="00092C77">
              <w:t xml:space="preserve"> (всего):</w:t>
            </w:r>
          </w:p>
        </w:tc>
        <w:tc>
          <w:tcPr>
            <w:tcW w:w="1814" w:type="dxa"/>
          </w:tcPr>
          <w:p w:rsidR="000D7819" w:rsidRPr="004C0A44" w:rsidRDefault="000D7819" w:rsidP="001B0166">
            <w:pPr>
              <w:jc w:val="center"/>
            </w:pPr>
          </w:p>
        </w:tc>
        <w:tc>
          <w:tcPr>
            <w:tcW w:w="1777" w:type="dxa"/>
          </w:tcPr>
          <w:p w:rsidR="000D7819" w:rsidRPr="00092C77" w:rsidRDefault="000D7819" w:rsidP="001B0166">
            <w:pPr>
              <w:jc w:val="center"/>
            </w:pPr>
          </w:p>
        </w:tc>
      </w:tr>
      <w:tr w:rsidR="000D7819" w:rsidRPr="00092C77" w:rsidTr="001B0166">
        <w:trPr>
          <w:jc w:val="center"/>
        </w:trPr>
        <w:tc>
          <w:tcPr>
            <w:tcW w:w="266" w:type="dxa"/>
            <w:vMerge w:val="restart"/>
          </w:tcPr>
          <w:p w:rsidR="000D7819" w:rsidRPr="00092C77" w:rsidRDefault="000D7819" w:rsidP="001B0166">
            <w:pPr>
              <w:jc w:val="both"/>
            </w:pPr>
          </w:p>
        </w:tc>
        <w:tc>
          <w:tcPr>
            <w:tcW w:w="6349" w:type="dxa"/>
          </w:tcPr>
          <w:p w:rsidR="000D7819" w:rsidRPr="00092C77" w:rsidRDefault="000D7819" w:rsidP="001B0166">
            <w:pPr>
              <w:jc w:val="both"/>
            </w:pPr>
            <w:r w:rsidRPr="006312FD">
              <w:t>Занятия лекционного типа - лекционные занятия</w:t>
            </w:r>
          </w:p>
        </w:tc>
        <w:tc>
          <w:tcPr>
            <w:tcW w:w="1814" w:type="dxa"/>
          </w:tcPr>
          <w:p w:rsidR="000D7819" w:rsidRPr="00092C77" w:rsidRDefault="000D7819" w:rsidP="001B0166">
            <w:pPr>
              <w:jc w:val="center"/>
            </w:pPr>
            <w:r>
              <w:t>32</w:t>
            </w:r>
          </w:p>
        </w:tc>
        <w:tc>
          <w:tcPr>
            <w:tcW w:w="1777" w:type="dxa"/>
          </w:tcPr>
          <w:p w:rsidR="000D7819" w:rsidRPr="00092C77" w:rsidRDefault="000D7819" w:rsidP="001B0166">
            <w:pPr>
              <w:jc w:val="center"/>
            </w:pPr>
            <w:r>
              <w:t>16</w:t>
            </w:r>
          </w:p>
        </w:tc>
      </w:tr>
      <w:tr w:rsidR="000D7819" w:rsidRPr="00092C77" w:rsidTr="001B0166">
        <w:trPr>
          <w:jc w:val="center"/>
        </w:trPr>
        <w:tc>
          <w:tcPr>
            <w:tcW w:w="266" w:type="dxa"/>
            <w:vMerge/>
          </w:tcPr>
          <w:p w:rsidR="000D7819" w:rsidRPr="00092C77" w:rsidRDefault="000D7819" w:rsidP="001B0166">
            <w:pPr>
              <w:jc w:val="both"/>
            </w:pPr>
          </w:p>
        </w:tc>
        <w:tc>
          <w:tcPr>
            <w:tcW w:w="6349" w:type="dxa"/>
          </w:tcPr>
          <w:p w:rsidR="000D7819" w:rsidRPr="00092C77" w:rsidRDefault="000D7819" w:rsidP="001B0166">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1814" w:type="dxa"/>
          </w:tcPr>
          <w:p w:rsidR="000D7819" w:rsidRPr="00092C77" w:rsidRDefault="000D7819" w:rsidP="001B0166">
            <w:pPr>
              <w:jc w:val="center"/>
            </w:pPr>
            <w:r>
              <w:t>30/(</w:t>
            </w:r>
            <w:r w:rsidRPr="001B0166">
              <w:rPr>
                <w:u w:val="single"/>
              </w:rPr>
              <w:t>6</w:t>
            </w:r>
            <w:r>
              <w:t>*)</w:t>
            </w:r>
          </w:p>
        </w:tc>
        <w:tc>
          <w:tcPr>
            <w:tcW w:w="1777" w:type="dxa"/>
          </w:tcPr>
          <w:p w:rsidR="000D7819" w:rsidRPr="00092C77" w:rsidRDefault="000D7819" w:rsidP="001B0166">
            <w:pPr>
              <w:jc w:val="center"/>
            </w:pPr>
            <w:r>
              <w:t>16(</w:t>
            </w:r>
            <w:r w:rsidRPr="001B0166">
              <w:rPr>
                <w:u w:val="single"/>
              </w:rPr>
              <w:t>3*</w:t>
            </w:r>
            <w:r>
              <w:t>)</w:t>
            </w:r>
          </w:p>
        </w:tc>
      </w:tr>
      <w:tr w:rsidR="000D7819" w:rsidRPr="00092C77" w:rsidTr="001B0166">
        <w:trPr>
          <w:jc w:val="center"/>
        </w:trPr>
        <w:tc>
          <w:tcPr>
            <w:tcW w:w="266" w:type="dxa"/>
            <w:vMerge/>
          </w:tcPr>
          <w:p w:rsidR="000D7819" w:rsidRPr="00092C77" w:rsidRDefault="000D7819" w:rsidP="001B0166">
            <w:pPr>
              <w:jc w:val="both"/>
            </w:pPr>
          </w:p>
        </w:tc>
        <w:tc>
          <w:tcPr>
            <w:tcW w:w="6349" w:type="dxa"/>
          </w:tcPr>
          <w:p w:rsidR="000D7819" w:rsidRPr="00092C77" w:rsidRDefault="000D7819" w:rsidP="001B0166">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1814" w:type="dxa"/>
          </w:tcPr>
          <w:p w:rsidR="000D7819" w:rsidRPr="00092C77" w:rsidRDefault="000D7819" w:rsidP="001B0166">
            <w:pPr>
              <w:jc w:val="center"/>
            </w:pPr>
          </w:p>
        </w:tc>
        <w:tc>
          <w:tcPr>
            <w:tcW w:w="1777" w:type="dxa"/>
          </w:tcPr>
          <w:p w:rsidR="000D7819" w:rsidRPr="00092C77" w:rsidRDefault="000D7819" w:rsidP="001B0166">
            <w:pPr>
              <w:jc w:val="center"/>
            </w:pPr>
          </w:p>
        </w:tc>
      </w:tr>
      <w:tr w:rsidR="000D7819" w:rsidRPr="00092C77" w:rsidTr="001B0166">
        <w:trPr>
          <w:jc w:val="center"/>
        </w:trPr>
        <w:tc>
          <w:tcPr>
            <w:tcW w:w="266" w:type="dxa"/>
            <w:vMerge/>
          </w:tcPr>
          <w:p w:rsidR="000D7819" w:rsidRPr="00092C77" w:rsidRDefault="000D7819" w:rsidP="001B0166">
            <w:pPr>
              <w:jc w:val="both"/>
            </w:pPr>
          </w:p>
        </w:tc>
        <w:tc>
          <w:tcPr>
            <w:tcW w:w="6349" w:type="dxa"/>
          </w:tcPr>
          <w:p w:rsidR="000D7819" w:rsidRPr="00762A3F" w:rsidRDefault="000D7819" w:rsidP="001F0EBE">
            <w:r w:rsidRPr="00762A3F">
              <w:t>Консультации</w:t>
            </w:r>
          </w:p>
        </w:tc>
        <w:tc>
          <w:tcPr>
            <w:tcW w:w="1814" w:type="dxa"/>
          </w:tcPr>
          <w:p w:rsidR="000D7819" w:rsidRPr="00092C77" w:rsidRDefault="000D7819" w:rsidP="001B0166">
            <w:pPr>
              <w:jc w:val="center"/>
            </w:pPr>
          </w:p>
        </w:tc>
        <w:tc>
          <w:tcPr>
            <w:tcW w:w="1777" w:type="dxa"/>
          </w:tcPr>
          <w:p w:rsidR="000D7819" w:rsidRPr="00092C77" w:rsidRDefault="000D7819" w:rsidP="001B0166">
            <w:pPr>
              <w:jc w:val="center"/>
            </w:pPr>
          </w:p>
        </w:tc>
      </w:tr>
      <w:tr w:rsidR="000D7819" w:rsidRPr="00092C77" w:rsidTr="001B0166">
        <w:trPr>
          <w:jc w:val="center"/>
        </w:trPr>
        <w:tc>
          <w:tcPr>
            <w:tcW w:w="266" w:type="dxa"/>
            <w:vMerge/>
          </w:tcPr>
          <w:p w:rsidR="000D7819" w:rsidRPr="00092C77" w:rsidRDefault="000D7819" w:rsidP="001B0166">
            <w:pPr>
              <w:jc w:val="both"/>
            </w:pPr>
          </w:p>
        </w:tc>
        <w:tc>
          <w:tcPr>
            <w:tcW w:w="6349" w:type="dxa"/>
          </w:tcPr>
          <w:p w:rsidR="000D7819" w:rsidRDefault="000D7819" w:rsidP="001F0EBE">
            <w:r w:rsidRPr="00762A3F">
              <w:t>Курсовая работа</w:t>
            </w:r>
          </w:p>
        </w:tc>
        <w:tc>
          <w:tcPr>
            <w:tcW w:w="1814" w:type="dxa"/>
          </w:tcPr>
          <w:p w:rsidR="000D7819" w:rsidRPr="00092C77" w:rsidRDefault="000D7819" w:rsidP="001B0166">
            <w:pPr>
              <w:jc w:val="center"/>
            </w:pPr>
          </w:p>
        </w:tc>
        <w:tc>
          <w:tcPr>
            <w:tcW w:w="1777" w:type="dxa"/>
          </w:tcPr>
          <w:p w:rsidR="000D7819" w:rsidRPr="00092C77" w:rsidRDefault="000D7819" w:rsidP="001B0166">
            <w:pPr>
              <w:jc w:val="center"/>
            </w:pPr>
          </w:p>
        </w:tc>
      </w:tr>
      <w:tr w:rsidR="000D7819" w:rsidRPr="00092C77" w:rsidTr="001B0166">
        <w:trPr>
          <w:jc w:val="center"/>
        </w:trPr>
        <w:tc>
          <w:tcPr>
            <w:tcW w:w="266" w:type="dxa"/>
            <w:vMerge/>
          </w:tcPr>
          <w:p w:rsidR="000D7819" w:rsidRPr="00092C77" w:rsidRDefault="000D7819" w:rsidP="001B0166">
            <w:pPr>
              <w:jc w:val="both"/>
            </w:pPr>
          </w:p>
        </w:tc>
        <w:tc>
          <w:tcPr>
            <w:tcW w:w="6349" w:type="dxa"/>
          </w:tcPr>
          <w:p w:rsidR="000D7819" w:rsidRPr="00762A3F" w:rsidRDefault="000D7819" w:rsidP="001B0166">
            <w:pPr>
              <w:ind w:right="-14"/>
              <w:jc w:val="both"/>
            </w:pPr>
            <w:r w:rsidRPr="006312FD">
              <w:t xml:space="preserve">Промежуточная аттестация: </w:t>
            </w:r>
            <w:r w:rsidRPr="00415172">
              <w:t>Зачет</w:t>
            </w:r>
            <w:r w:rsidRPr="006312FD">
              <w:t>(в том числе: в форме контактной работы/в форме СРС)</w:t>
            </w:r>
          </w:p>
        </w:tc>
        <w:tc>
          <w:tcPr>
            <w:tcW w:w="1814" w:type="dxa"/>
            <w:vAlign w:val="center"/>
          </w:tcPr>
          <w:p w:rsidR="000D7819" w:rsidRDefault="000D7819" w:rsidP="001B0166">
            <w:pPr>
              <w:jc w:val="center"/>
            </w:pPr>
            <w:r>
              <w:t>2</w:t>
            </w:r>
          </w:p>
        </w:tc>
        <w:tc>
          <w:tcPr>
            <w:tcW w:w="1777" w:type="dxa"/>
          </w:tcPr>
          <w:p w:rsidR="000D7819" w:rsidRPr="00092C77" w:rsidRDefault="000D7819" w:rsidP="001B0166">
            <w:pPr>
              <w:jc w:val="center"/>
            </w:pPr>
            <w:r>
              <w:t>2</w:t>
            </w:r>
          </w:p>
        </w:tc>
      </w:tr>
      <w:tr w:rsidR="000D7819" w:rsidRPr="00092C77" w:rsidTr="001B0166">
        <w:trPr>
          <w:jc w:val="center"/>
        </w:trPr>
        <w:tc>
          <w:tcPr>
            <w:tcW w:w="6615" w:type="dxa"/>
            <w:gridSpan w:val="2"/>
          </w:tcPr>
          <w:p w:rsidR="000D7819" w:rsidRPr="00092C77" w:rsidRDefault="000D7819" w:rsidP="001B0166">
            <w:pPr>
              <w:jc w:val="both"/>
            </w:pPr>
            <w:r w:rsidRPr="001B0166">
              <w:rPr>
                <w:b/>
              </w:rPr>
              <w:t xml:space="preserve">Самостоятельная работа </w:t>
            </w:r>
          </w:p>
        </w:tc>
        <w:tc>
          <w:tcPr>
            <w:tcW w:w="1814" w:type="dxa"/>
          </w:tcPr>
          <w:p w:rsidR="000D7819" w:rsidRPr="00092C77" w:rsidRDefault="000D7819" w:rsidP="001B0166">
            <w:pPr>
              <w:jc w:val="center"/>
            </w:pPr>
            <w:r>
              <w:t>80</w:t>
            </w:r>
          </w:p>
        </w:tc>
        <w:tc>
          <w:tcPr>
            <w:tcW w:w="1777" w:type="dxa"/>
          </w:tcPr>
          <w:p w:rsidR="000D7819" w:rsidRPr="00092C77" w:rsidRDefault="000D7819" w:rsidP="001B0166">
            <w:pPr>
              <w:jc w:val="center"/>
            </w:pPr>
            <w:r>
              <w:t>110</w:t>
            </w:r>
          </w:p>
        </w:tc>
      </w:tr>
    </w:tbl>
    <w:p w:rsidR="000D7819" w:rsidRDefault="000D7819" w:rsidP="00E83201">
      <w:pPr>
        <w:pStyle w:val="ListParagraph"/>
        <w:ind w:left="709"/>
        <w:jc w:val="both"/>
        <w:rPr>
          <w:b/>
          <w:i/>
        </w:rPr>
      </w:pPr>
    </w:p>
    <w:p w:rsidR="000D7819" w:rsidRPr="00092C77" w:rsidRDefault="000D7819" w:rsidP="00E83201">
      <w:pPr>
        <w:pStyle w:val="ListParagraph"/>
        <w:numPr>
          <w:ilvl w:val="0"/>
          <w:numId w:val="31"/>
        </w:numPr>
        <w:ind w:left="0" w:firstLine="709"/>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D7819" w:rsidRDefault="000D7819" w:rsidP="00643580">
      <w:pPr>
        <w:rPr>
          <w:b/>
          <w:i/>
        </w:rPr>
      </w:pPr>
    </w:p>
    <w:p w:rsidR="000D7819" w:rsidRPr="00643580" w:rsidRDefault="000D7819" w:rsidP="00643580">
      <w:pPr>
        <w:jc w:val="center"/>
        <w:rPr>
          <w:b/>
        </w:rPr>
      </w:pPr>
      <w:r w:rsidRPr="00643580">
        <w:rPr>
          <w:b/>
        </w:rPr>
        <w:t>4.1Распределение часов по разделам/темам и видам работы</w:t>
      </w:r>
    </w:p>
    <w:p w:rsidR="000D7819" w:rsidRDefault="000D7819" w:rsidP="00643580">
      <w:pPr>
        <w:jc w:val="center"/>
        <w:rPr>
          <w:b/>
        </w:rPr>
      </w:pPr>
      <w:r w:rsidRPr="00643580">
        <w:rPr>
          <w:b/>
        </w:rPr>
        <w:t>4.1.1Очная форма обучения</w:t>
      </w:r>
    </w:p>
    <w:p w:rsidR="000D7819" w:rsidRDefault="000D7819" w:rsidP="00643580">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38"/>
        <w:gridCol w:w="5416"/>
        <w:gridCol w:w="702"/>
        <w:gridCol w:w="996"/>
        <w:gridCol w:w="570"/>
        <w:gridCol w:w="1984"/>
      </w:tblGrid>
      <w:tr w:rsidR="000D7819" w:rsidRPr="004C0A44" w:rsidTr="001B0166">
        <w:trPr>
          <w:jc w:val="center"/>
        </w:trPr>
        <w:tc>
          <w:tcPr>
            <w:tcW w:w="538" w:type="dxa"/>
            <w:vMerge w:val="restart"/>
          </w:tcPr>
          <w:p w:rsidR="000D7819" w:rsidRPr="001B0166" w:rsidRDefault="000D7819" w:rsidP="001B0166">
            <w:pPr>
              <w:jc w:val="center"/>
              <w:rPr>
                <w:b/>
              </w:rPr>
            </w:pPr>
          </w:p>
          <w:p w:rsidR="000D7819" w:rsidRPr="001B0166" w:rsidRDefault="000D7819" w:rsidP="001B0166">
            <w:pPr>
              <w:jc w:val="center"/>
              <w:rPr>
                <w:b/>
              </w:rPr>
            </w:pPr>
            <w:r w:rsidRPr="001B0166">
              <w:rPr>
                <w:b/>
              </w:rPr>
              <w:t>№ п/п</w:t>
            </w:r>
          </w:p>
        </w:tc>
        <w:tc>
          <w:tcPr>
            <w:tcW w:w="5416" w:type="dxa"/>
            <w:vMerge w:val="restart"/>
          </w:tcPr>
          <w:p w:rsidR="000D7819" w:rsidRPr="001B0166" w:rsidRDefault="000D7819" w:rsidP="001B0166">
            <w:pPr>
              <w:jc w:val="center"/>
              <w:rPr>
                <w:b/>
              </w:rPr>
            </w:pPr>
          </w:p>
          <w:p w:rsidR="000D7819" w:rsidRPr="001B0166" w:rsidRDefault="000D7819" w:rsidP="001B0166">
            <w:pPr>
              <w:jc w:val="center"/>
              <w:rPr>
                <w:b/>
              </w:rPr>
            </w:pPr>
            <w:r w:rsidRPr="001B0166">
              <w:rPr>
                <w:b/>
              </w:rPr>
              <w:t>Раздел/тема</w:t>
            </w:r>
          </w:p>
          <w:p w:rsidR="000D7819" w:rsidRPr="001B0166" w:rsidRDefault="000D7819" w:rsidP="001B0166">
            <w:pPr>
              <w:jc w:val="center"/>
              <w:rPr>
                <w:b/>
              </w:rPr>
            </w:pPr>
          </w:p>
          <w:p w:rsidR="000D7819" w:rsidRPr="001B0166" w:rsidRDefault="000D7819" w:rsidP="001B0166">
            <w:pPr>
              <w:jc w:val="center"/>
              <w:rPr>
                <w:b/>
              </w:rPr>
            </w:pPr>
          </w:p>
        </w:tc>
        <w:tc>
          <w:tcPr>
            <w:tcW w:w="4252" w:type="dxa"/>
            <w:gridSpan w:val="4"/>
          </w:tcPr>
          <w:p w:rsidR="000D7819" w:rsidRPr="001B0166" w:rsidRDefault="000D7819" w:rsidP="001B0166">
            <w:pPr>
              <w:jc w:val="center"/>
              <w:rPr>
                <w:b/>
              </w:rPr>
            </w:pPr>
            <w:r w:rsidRPr="001B0166">
              <w:rPr>
                <w:b/>
              </w:rPr>
              <w:t>Виды учебной работы (в часах)</w:t>
            </w:r>
          </w:p>
        </w:tc>
      </w:tr>
      <w:tr w:rsidR="000D7819" w:rsidRPr="004C0A44" w:rsidTr="001B0166">
        <w:trPr>
          <w:jc w:val="center"/>
        </w:trPr>
        <w:tc>
          <w:tcPr>
            <w:tcW w:w="538" w:type="dxa"/>
            <w:vMerge/>
          </w:tcPr>
          <w:p w:rsidR="000D7819" w:rsidRPr="001B0166" w:rsidRDefault="000D7819" w:rsidP="001B0166">
            <w:pPr>
              <w:jc w:val="center"/>
              <w:rPr>
                <w:b/>
              </w:rPr>
            </w:pPr>
          </w:p>
        </w:tc>
        <w:tc>
          <w:tcPr>
            <w:tcW w:w="5416" w:type="dxa"/>
            <w:vMerge/>
          </w:tcPr>
          <w:p w:rsidR="000D7819" w:rsidRPr="001B0166" w:rsidRDefault="000D7819" w:rsidP="001B0166">
            <w:pPr>
              <w:jc w:val="center"/>
              <w:rPr>
                <w:b/>
              </w:rPr>
            </w:pPr>
          </w:p>
        </w:tc>
        <w:tc>
          <w:tcPr>
            <w:tcW w:w="2268" w:type="dxa"/>
            <w:gridSpan w:val="3"/>
          </w:tcPr>
          <w:p w:rsidR="000D7819" w:rsidRPr="001B0166" w:rsidRDefault="000D7819" w:rsidP="001B0166">
            <w:pPr>
              <w:jc w:val="center"/>
              <w:rPr>
                <w:b/>
              </w:rPr>
            </w:pPr>
            <w:r w:rsidRPr="001B0166">
              <w:rPr>
                <w:b/>
              </w:rPr>
              <w:t>Аудиторная работа</w:t>
            </w:r>
          </w:p>
        </w:tc>
        <w:tc>
          <w:tcPr>
            <w:tcW w:w="1984" w:type="dxa"/>
            <w:vMerge w:val="restart"/>
          </w:tcPr>
          <w:p w:rsidR="000D7819" w:rsidRPr="001B0166" w:rsidRDefault="000D7819" w:rsidP="001B0166">
            <w:pPr>
              <w:jc w:val="center"/>
              <w:rPr>
                <w:b/>
              </w:rPr>
            </w:pPr>
            <w:r w:rsidRPr="001B0166">
              <w:rPr>
                <w:b/>
              </w:rPr>
              <w:t>Самостоятельная работа</w:t>
            </w:r>
          </w:p>
        </w:tc>
      </w:tr>
      <w:tr w:rsidR="000D7819" w:rsidRPr="004C0A44" w:rsidTr="001B0166">
        <w:trPr>
          <w:trHeight w:hRule="exact" w:val="340"/>
          <w:jc w:val="center"/>
        </w:trPr>
        <w:tc>
          <w:tcPr>
            <w:tcW w:w="538" w:type="dxa"/>
            <w:vMerge/>
          </w:tcPr>
          <w:p w:rsidR="000D7819" w:rsidRPr="00190E94" w:rsidRDefault="000D7819" w:rsidP="001B0166">
            <w:pPr>
              <w:jc w:val="both"/>
            </w:pPr>
          </w:p>
        </w:tc>
        <w:tc>
          <w:tcPr>
            <w:tcW w:w="5416" w:type="dxa"/>
            <w:vMerge/>
          </w:tcPr>
          <w:p w:rsidR="000D7819" w:rsidRPr="00190E94" w:rsidRDefault="000D7819" w:rsidP="001B0166">
            <w:pPr>
              <w:jc w:val="both"/>
            </w:pPr>
          </w:p>
        </w:tc>
        <w:tc>
          <w:tcPr>
            <w:tcW w:w="702" w:type="dxa"/>
          </w:tcPr>
          <w:p w:rsidR="000D7819" w:rsidRPr="001B0166" w:rsidRDefault="000D7819" w:rsidP="001B0166">
            <w:pPr>
              <w:jc w:val="center"/>
              <w:rPr>
                <w:b/>
              </w:rPr>
            </w:pPr>
            <w:r w:rsidRPr="001B0166">
              <w:rPr>
                <w:b/>
              </w:rPr>
              <w:t>ЛЗ</w:t>
            </w:r>
          </w:p>
        </w:tc>
        <w:tc>
          <w:tcPr>
            <w:tcW w:w="996" w:type="dxa"/>
          </w:tcPr>
          <w:p w:rsidR="000D7819" w:rsidRPr="001B0166" w:rsidRDefault="000D7819" w:rsidP="001B0166">
            <w:pPr>
              <w:jc w:val="center"/>
              <w:rPr>
                <w:b/>
              </w:rPr>
            </w:pPr>
            <w:r w:rsidRPr="001B0166">
              <w:rPr>
                <w:b/>
              </w:rPr>
              <w:t>ПЗ</w:t>
            </w:r>
          </w:p>
        </w:tc>
        <w:tc>
          <w:tcPr>
            <w:tcW w:w="570" w:type="dxa"/>
          </w:tcPr>
          <w:p w:rsidR="000D7819" w:rsidRPr="001B0166" w:rsidRDefault="000D7819" w:rsidP="001B0166">
            <w:pPr>
              <w:jc w:val="center"/>
              <w:rPr>
                <w:b/>
              </w:rPr>
            </w:pPr>
            <w:r w:rsidRPr="001B0166">
              <w:rPr>
                <w:b/>
              </w:rPr>
              <w:t>ЛабЗ</w:t>
            </w:r>
          </w:p>
        </w:tc>
        <w:tc>
          <w:tcPr>
            <w:tcW w:w="1984" w:type="dxa"/>
            <w:vMerge/>
          </w:tcPr>
          <w:p w:rsidR="000D7819" w:rsidRPr="00190E94" w:rsidRDefault="000D7819" w:rsidP="001B0166">
            <w:pPr>
              <w:jc w:val="both"/>
            </w:pPr>
          </w:p>
        </w:tc>
      </w:tr>
      <w:tr w:rsidR="000D7819" w:rsidRPr="004C0A44" w:rsidTr="001B0166">
        <w:trPr>
          <w:jc w:val="center"/>
        </w:trPr>
        <w:tc>
          <w:tcPr>
            <w:tcW w:w="538" w:type="dxa"/>
          </w:tcPr>
          <w:p w:rsidR="000D7819" w:rsidRPr="00190E94" w:rsidRDefault="000D7819" w:rsidP="001B0166">
            <w:pPr>
              <w:pStyle w:val="ListParagraph"/>
              <w:ind w:left="0"/>
              <w:jc w:val="center"/>
            </w:pPr>
            <w:r w:rsidRPr="00190E94">
              <w:t>1.</w:t>
            </w:r>
          </w:p>
        </w:tc>
        <w:tc>
          <w:tcPr>
            <w:tcW w:w="5416" w:type="dxa"/>
          </w:tcPr>
          <w:p w:rsidR="000D7819" w:rsidRPr="00190E94" w:rsidRDefault="000D7819" w:rsidP="00415172">
            <w:r w:rsidRPr="00190E94">
              <w:t>Сущность риска как управленческой категории. Понятие управления риском</w:t>
            </w:r>
            <w:r>
              <w:t>.</w:t>
            </w:r>
          </w:p>
        </w:tc>
        <w:tc>
          <w:tcPr>
            <w:tcW w:w="702" w:type="dxa"/>
            <w:vAlign w:val="center"/>
          </w:tcPr>
          <w:p w:rsidR="000D7819" w:rsidRPr="00190E94" w:rsidRDefault="000D7819" w:rsidP="001B0166">
            <w:pPr>
              <w:tabs>
                <w:tab w:val="left" w:pos="210"/>
                <w:tab w:val="center" w:pos="304"/>
              </w:tabs>
              <w:jc w:val="center"/>
            </w:pPr>
            <w:r>
              <w:t>4</w:t>
            </w:r>
          </w:p>
        </w:tc>
        <w:tc>
          <w:tcPr>
            <w:tcW w:w="996" w:type="dxa"/>
            <w:vAlign w:val="center"/>
          </w:tcPr>
          <w:p w:rsidR="000D7819" w:rsidRPr="00190E94" w:rsidRDefault="000D7819" w:rsidP="001B0166">
            <w:pPr>
              <w:jc w:val="center"/>
            </w:pPr>
            <w:r w:rsidRPr="00190E94">
              <w:t>2</w:t>
            </w:r>
          </w:p>
        </w:tc>
        <w:tc>
          <w:tcPr>
            <w:tcW w:w="570" w:type="dxa"/>
          </w:tcPr>
          <w:p w:rsidR="000D7819" w:rsidRPr="00190E94" w:rsidRDefault="000D7819" w:rsidP="001B0166">
            <w:pPr>
              <w:tabs>
                <w:tab w:val="left" w:pos="210"/>
                <w:tab w:val="center" w:pos="304"/>
              </w:tabs>
            </w:pPr>
          </w:p>
        </w:tc>
        <w:tc>
          <w:tcPr>
            <w:tcW w:w="1984" w:type="dxa"/>
            <w:vAlign w:val="center"/>
          </w:tcPr>
          <w:p w:rsidR="000D7819" w:rsidRPr="00190E94" w:rsidRDefault="000D7819" w:rsidP="001B0166">
            <w:pPr>
              <w:jc w:val="center"/>
            </w:pPr>
            <w:r>
              <w:t>10</w:t>
            </w:r>
          </w:p>
        </w:tc>
      </w:tr>
      <w:tr w:rsidR="000D7819" w:rsidRPr="004C0A44" w:rsidTr="001B0166">
        <w:trPr>
          <w:jc w:val="center"/>
        </w:trPr>
        <w:tc>
          <w:tcPr>
            <w:tcW w:w="538" w:type="dxa"/>
          </w:tcPr>
          <w:p w:rsidR="000D7819" w:rsidRPr="00190E94" w:rsidRDefault="000D7819" w:rsidP="001B0166">
            <w:pPr>
              <w:pStyle w:val="ListParagraph"/>
              <w:ind w:left="0"/>
              <w:jc w:val="center"/>
            </w:pPr>
            <w:r w:rsidRPr="00190E94">
              <w:t>2.</w:t>
            </w:r>
          </w:p>
        </w:tc>
        <w:tc>
          <w:tcPr>
            <w:tcW w:w="5416" w:type="dxa"/>
          </w:tcPr>
          <w:p w:rsidR="000D7819" w:rsidRPr="00190E94" w:rsidRDefault="000D7819" w:rsidP="00415172">
            <w:r>
              <w:t>Система р</w:t>
            </w:r>
            <w:r w:rsidRPr="00190E94">
              <w:t>иск-менеджмент</w:t>
            </w:r>
            <w:r>
              <w:t>ав современных организациях.</w:t>
            </w:r>
          </w:p>
        </w:tc>
        <w:tc>
          <w:tcPr>
            <w:tcW w:w="702" w:type="dxa"/>
            <w:vAlign w:val="center"/>
          </w:tcPr>
          <w:p w:rsidR="000D7819" w:rsidRPr="00190E94" w:rsidRDefault="000D7819" w:rsidP="001B0166">
            <w:pPr>
              <w:tabs>
                <w:tab w:val="left" w:pos="210"/>
                <w:tab w:val="center" w:pos="304"/>
              </w:tabs>
              <w:jc w:val="center"/>
            </w:pPr>
            <w:r>
              <w:t>4</w:t>
            </w:r>
          </w:p>
        </w:tc>
        <w:tc>
          <w:tcPr>
            <w:tcW w:w="996" w:type="dxa"/>
            <w:vAlign w:val="center"/>
          </w:tcPr>
          <w:p w:rsidR="000D7819" w:rsidRPr="00190E94" w:rsidRDefault="000D7819" w:rsidP="001B0166">
            <w:pPr>
              <w:jc w:val="center"/>
            </w:pPr>
            <w:r w:rsidRPr="00190E94">
              <w:t>4</w:t>
            </w:r>
          </w:p>
        </w:tc>
        <w:tc>
          <w:tcPr>
            <w:tcW w:w="570" w:type="dxa"/>
          </w:tcPr>
          <w:p w:rsidR="000D7819" w:rsidRPr="00190E94" w:rsidRDefault="000D7819" w:rsidP="001B0166">
            <w:pPr>
              <w:tabs>
                <w:tab w:val="left" w:pos="210"/>
                <w:tab w:val="center" w:pos="304"/>
              </w:tabs>
            </w:pPr>
          </w:p>
        </w:tc>
        <w:tc>
          <w:tcPr>
            <w:tcW w:w="1984" w:type="dxa"/>
            <w:vAlign w:val="center"/>
          </w:tcPr>
          <w:p w:rsidR="000D7819" w:rsidRPr="00190E94" w:rsidRDefault="000D7819" w:rsidP="001B0166">
            <w:pPr>
              <w:jc w:val="center"/>
            </w:pPr>
            <w:r w:rsidRPr="00190E94">
              <w:t>10</w:t>
            </w:r>
          </w:p>
        </w:tc>
      </w:tr>
      <w:tr w:rsidR="000D7819" w:rsidRPr="004C0A44" w:rsidTr="001B0166">
        <w:trPr>
          <w:jc w:val="center"/>
        </w:trPr>
        <w:tc>
          <w:tcPr>
            <w:tcW w:w="538" w:type="dxa"/>
          </w:tcPr>
          <w:p w:rsidR="000D7819" w:rsidRPr="00190E94" w:rsidRDefault="000D7819" w:rsidP="001B0166">
            <w:pPr>
              <w:pStyle w:val="ListParagraph"/>
              <w:ind w:left="0"/>
              <w:jc w:val="center"/>
            </w:pPr>
            <w:r w:rsidRPr="00190E94">
              <w:t>3.</w:t>
            </w:r>
          </w:p>
        </w:tc>
        <w:tc>
          <w:tcPr>
            <w:tcW w:w="5416" w:type="dxa"/>
          </w:tcPr>
          <w:p w:rsidR="000D7819" w:rsidRPr="00190E94" w:rsidRDefault="000D7819" w:rsidP="00415172">
            <w:r>
              <w:t>Виды рисков. Законы и принципы управления рисками.</w:t>
            </w:r>
          </w:p>
        </w:tc>
        <w:tc>
          <w:tcPr>
            <w:tcW w:w="702" w:type="dxa"/>
            <w:vAlign w:val="center"/>
          </w:tcPr>
          <w:p w:rsidR="000D7819" w:rsidRPr="00190E94" w:rsidRDefault="000D7819" w:rsidP="001B0166">
            <w:pPr>
              <w:tabs>
                <w:tab w:val="left" w:pos="210"/>
                <w:tab w:val="center" w:pos="304"/>
              </w:tabs>
              <w:jc w:val="center"/>
            </w:pPr>
            <w:r>
              <w:t>4</w:t>
            </w:r>
          </w:p>
        </w:tc>
        <w:tc>
          <w:tcPr>
            <w:tcW w:w="996" w:type="dxa"/>
            <w:vAlign w:val="center"/>
          </w:tcPr>
          <w:p w:rsidR="000D7819" w:rsidRPr="00190E94" w:rsidRDefault="000D7819" w:rsidP="001B0166">
            <w:pPr>
              <w:jc w:val="center"/>
            </w:pPr>
            <w:r w:rsidRPr="00190E94">
              <w:t>4</w:t>
            </w:r>
          </w:p>
        </w:tc>
        <w:tc>
          <w:tcPr>
            <w:tcW w:w="570" w:type="dxa"/>
          </w:tcPr>
          <w:p w:rsidR="000D7819" w:rsidRPr="00190E94" w:rsidRDefault="000D7819" w:rsidP="001B0166">
            <w:pPr>
              <w:tabs>
                <w:tab w:val="left" w:pos="210"/>
                <w:tab w:val="center" w:pos="304"/>
              </w:tabs>
            </w:pPr>
          </w:p>
        </w:tc>
        <w:tc>
          <w:tcPr>
            <w:tcW w:w="1984" w:type="dxa"/>
            <w:vAlign w:val="center"/>
          </w:tcPr>
          <w:p w:rsidR="000D7819" w:rsidRPr="00190E94" w:rsidRDefault="000D7819" w:rsidP="001B0166">
            <w:pPr>
              <w:jc w:val="center"/>
            </w:pPr>
            <w:r w:rsidRPr="00190E94">
              <w:t>10</w:t>
            </w:r>
          </w:p>
        </w:tc>
      </w:tr>
      <w:tr w:rsidR="000D7819" w:rsidRPr="004C0A44" w:rsidTr="001B0166">
        <w:trPr>
          <w:jc w:val="center"/>
        </w:trPr>
        <w:tc>
          <w:tcPr>
            <w:tcW w:w="538" w:type="dxa"/>
          </w:tcPr>
          <w:p w:rsidR="000D7819" w:rsidRPr="00190E94" w:rsidRDefault="000D7819" w:rsidP="001B0166">
            <w:pPr>
              <w:pStyle w:val="ListParagraph"/>
              <w:ind w:left="0"/>
              <w:jc w:val="center"/>
            </w:pPr>
            <w:r w:rsidRPr="00190E94">
              <w:t>4.</w:t>
            </w:r>
          </w:p>
        </w:tc>
        <w:tc>
          <w:tcPr>
            <w:tcW w:w="5416" w:type="dxa"/>
          </w:tcPr>
          <w:p w:rsidR="000D7819" w:rsidRPr="00190E94" w:rsidRDefault="000D7819" w:rsidP="00415172">
            <w:r w:rsidRPr="00190E94">
              <w:t>Идентификация, анализ, планирование реагирования на риски</w:t>
            </w:r>
            <w:r>
              <w:t>.</w:t>
            </w:r>
          </w:p>
        </w:tc>
        <w:tc>
          <w:tcPr>
            <w:tcW w:w="702" w:type="dxa"/>
            <w:vAlign w:val="center"/>
          </w:tcPr>
          <w:p w:rsidR="000D7819" w:rsidRPr="00190E94" w:rsidRDefault="000D7819" w:rsidP="001B0166">
            <w:pPr>
              <w:tabs>
                <w:tab w:val="left" w:pos="210"/>
                <w:tab w:val="center" w:pos="304"/>
              </w:tabs>
              <w:jc w:val="center"/>
            </w:pPr>
            <w:r>
              <w:t>4</w:t>
            </w:r>
          </w:p>
        </w:tc>
        <w:tc>
          <w:tcPr>
            <w:tcW w:w="996" w:type="dxa"/>
            <w:vAlign w:val="center"/>
          </w:tcPr>
          <w:p w:rsidR="000D7819" w:rsidRPr="00190E94" w:rsidRDefault="000D7819" w:rsidP="001B0166">
            <w:pPr>
              <w:jc w:val="center"/>
            </w:pPr>
            <w:r w:rsidRPr="00190E94">
              <w:t>4</w:t>
            </w:r>
          </w:p>
        </w:tc>
        <w:tc>
          <w:tcPr>
            <w:tcW w:w="570" w:type="dxa"/>
          </w:tcPr>
          <w:p w:rsidR="000D7819" w:rsidRPr="00190E94" w:rsidRDefault="000D7819" w:rsidP="001B0166">
            <w:pPr>
              <w:tabs>
                <w:tab w:val="left" w:pos="210"/>
                <w:tab w:val="center" w:pos="304"/>
              </w:tabs>
            </w:pPr>
          </w:p>
        </w:tc>
        <w:tc>
          <w:tcPr>
            <w:tcW w:w="1984" w:type="dxa"/>
            <w:vAlign w:val="center"/>
          </w:tcPr>
          <w:p w:rsidR="000D7819" w:rsidRPr="00190E94" w:rsidRDefault="000D7819" w:rsidP="001B0166">
            <w:pPr>
              <w:jc w:val="center"/>
            </w:pPr>
            <w:r w:rsidRPr="00190E94">
              <w:t>10</w:t>
            </w:r>
          </w:p>
        </w:tc>
      </w:tr>
      <w:tr w:rsidR="000D7819" w:rsidRPr="004C0A44" w:rsidTr="001B0166">
        <w:trPr>
          <w:jc w:val="center"/>
        </w:trPr>
        <w:tc>
          <w:tcPr>
            <w:tcW w:w="538" w:type="dxa"/>
          </w:tcPr>
          <w:p w:rsidR="000D7819" w:rsidRPr="00190E94" w:rsidRDefault="000D7819" w:rsidP="001B0166">
            <w:pPr>
              <w:pStyle w:val="ListParagraph"/>
              <w:ind w:left="0"/>
              <w:jc w:val="center"/>
            </w:pPr>
            <w:r w:rsidRPr="00190E94">
              <w:t>5.</w:t>
            </w:r>
          </w:p>
        </w:tc>
        <w:tc>
          <w:tcPr>
            <w:tcW w:w="5416" w:type="dxa"/>
          </w:tcPr>
          <w:p w:rsidR="000D7819" w:rsidRPr="00190E94" w:rsidRDefault="000D7819" w:rsidP="00415172">
            <w:r>
              <w:t>М</w:t>
            </w:r>
            <w:r w:rsidRPr="003F7618">
              <w:t xml:space="preserve">етоды </w:t>
            </w:r>
            <w:r>
              <w:t xml:space="preserve">и методология </w:t>
            </w:r>
            <w:r w:rsidRPr="003F7618">
              <w:t>управления рисками</w:t>
            </w:r>
            <w:r>
              <w:t>.</w:t>
            </w:r>
          </w:p>
        </w:tc>
        <w:tc>
          <w:tcPr>
            <w:tcW w:w="702" w:type="dxa"/>
            <w:vAlign w:val="center"/>
          </w:tcPr>
          <w:p w:rsidR="000D7819" w:rsidRPr="00190E94" w:rsidRDefault="000D7819" w:rsidP="001B0166">
            <w:pPr>
              <w:tabs>
                <w:tab w:val="left" w:pos="210"/>
                <w:tab w:val="center" w:pos="304"/>
              </w:tabs>
              <w:jc w:val="center"/>
            </w:pPr>
            <w:r>
              <w:t>4</w:t>
            </w:r>
          </w:p>
        </w:tc>
        <w:tc>
          <w:tcPr>
            <w:tcW w:w="996" w:type="dxa"/>
            <w:vAlign w:val="center"/>
          </w:tcPr>
          <w:p w:rsidR="000D7819" w:rsidRPr="00190E94" w:rsidRDefault="000D7819" w:rsidP="001B0166">
            <w:pPr>
              <w:jc w:val="center"/>
            </w:pPr>
            <w:r w:rsidRPr="00190E94">
              <w:t>4(</w:t>
            </w:r>
            <w:r w:rsidRPr="001B0166">
              <w:rPr>
                <w:u w:val="single"/>
              </w:rPr>
              <w:t>4</w:t>
            </w:r>
            <w:r w:rsidRPr="00190E94">
              <w:t>*)</w:t>
            </w:r>
          </w:p>
        </w:tc>
        <w:tc>
          <w:tcPr>
            <w:tcW w:w="570" w:type="dxa"/>
          </w:tcPr>
          <w:p w:rsidR="000D7819" w:rsidRPr="00190E94" w:rsidRDefault="000D7819" w:rsidP="001B0166">
            <w:pPr>
              <w:tabs>
                <w:tab w:val="left" w:pos="210"/>
                <w:tab w:val="center" w:pos="304"/>
              </w:tabs>
            </w:pPr>
          </w:p>
        </w:tc>
        <w:tc>
          <w:tcPr>
            <w:tcW w:w="1984" w:type="dxa"/>
            <w:vAlign w:val="center"/>
          </w:tcPr>
          <w:p w:rsidR="000D7819" w:rsidRPr="00190E94" w:rsidRDefault="000D7819" w:rsidP="001B0166">
            <w:pPr>
              <w:jc w:val="center"/>
            </w:pPr>
            <w:r w:rsidRPr="00190E94">
              <w:t>10</w:t>
            </w:r>
          </w:p>
        </w:tc>
      </w:tr>
      <w:tr w:rsidR="000D7819" w:rsidRPr="004C0A44" w:rsidTr="001B0166">
        <w:trPr>
          <w:jc w:val="center"/>
        </w:trPr>
        <w:tc>
          <w:tcPr>
            <w:tcW w:w="538" w:type="dxa"/>
          </w:tcPr>
          <w:p w:rsidR="000D7819" w:rsidRPr="00190E94" w:rsidRDefault="000D7819" w:rsidP="001B0166">
            <w:pPr>
              <w:pStyle w:val="ListParagraph"/>
              <w:ind w:left="0"/>
              <w:jc w:val="center"/>
            </w:pPr>
            <w:r w:rsidRPr="00190E94">
              <w:t>6.</w:t>
            </w:r>
          </w:p>
        </w:tc>
        <w:tc>
          <w:tcPr>
            <w:tcW w:w="5416" w:type="dxa"/>
          </w:tcPr>
          <w:p w:rsidR="000D7819" w:rsidRPr="00190E94" w:rsidRDefault="000D7819" w:rsidP="00415172">
            <w:r>
              <w:t>У</w:t>
            </w:r>
            <w:r w:rsidRPr="003F7618">
              <w:t>правление проектными рисками</w:t>
            </w:r>
          </w:p>
        </w:tc>
        <w:tc>
          <w:tcPr>
            <w:tcW w:w="702" w:type="dxa"/>
            <w:vAlign w:val="center"/>
          </w:tcPr>
          <w:p w:rsidR="000D7819" w:rsidRPr="00190E94" w:rsidRDefault="000D7819" w:rsidP="001B0166">
            <w:pPr>
              <w:tabs>
                <w:tab w:val="left" w:pos="210"/>
                <w:tab w:val="center" w:pos="304"/>
              </w:tabs>
              <w:jc w:val="center"/>
            </w:pPr>
            <w:r>
              <w:t>4</w:t>
            </w:r>
          </w:p>
        </w:tc>
        <w:tc>
          <w:tcPr>
            <w:tcW w:w="996" w:type="dxa"/>
            <w:vAlign w:val="center"/>
          </w:tcPr>
          <w:p w:rsidR="000D7819" w:rsidRPr="00190E94" w:rsidRDefault="000D7819" w:rsidP="001B0166">
            <w:pPr>
              <w:jc w:val="center"/>
            </w:pPr>
            <w:r w:rsidRPr="00190E94">
              <w:t>4(</w:t>
            </w:r>
            <w:r w:rsidRPr="001B0166">
              <w:rPr>
                <w:u w:val="single"/>
              </w:rPr>
              <w:t>2</w:t>
            </w:r>
            <w:r w:rsidRPr="00190E94">
              <w:t>*)</w:t>
            </w:r>
          </w:p>
        </w:tc>
        <w:tc>
          <w:tcPr>
            <w:tcW w:w="570" w:type="dxa"/>
          </w:tcPr>
          <w:p w:rsidR="000D7819" w:rsidRPr="00190E94" w:rsidRDefault="000D7819" w:rsidP="001B0166">
            <w:pPr>
              <w:tabs>
                <w:tab w:val="left" w:pos="210"/>
                <w:tab w:val="center" w:pos="304"/>
              </w:tabs>
            </w:pPr>
          </w:p>
        </w:tc>
        <w:tc>
          <w:tcPr>
            <w:tcW w:w="1984" w:type="dxa"/>
            <w:vAlign w:val="center"/>
          </w:tcPr>
          <w:p w:rsidR="000D7819" w:rsidRPr="00190E94" w:rsidRDefault="000D7819" w:rsidP="001B0166">
            <w:pPr>
              <w:jc w:val="center"/>
            </w:pPr>
            <w:r w:rsidRPr="00190E94">
              <w:t>10</w:t>
            </w:r>
          </w:p>
        </w:tc>
      </w:tr>
      <w:tr w:rsidR="000D7819" w:rsidRPr="004C0A44" w:rsidTr="001B0166">
        <w:trPr>
          <w:jc w:val="center"/>
        </w:trPr>
        <w:tc>
          <w:tcPr>
            <w:tcW w:w="538" w:type="dxa"/>
          </w:tcPr>
          <w:p w:rsidR="000D7819" w:rsidRPr="00190E94" w:rsidRDefault="000D7819" w:rsidP="001B0166">
            <w:pPr>
              <w:pStyle w:val="ListParagraph"/>
              <w:ind w:left="0"/>
              <w:jc w:val="center"/>
            </w:pPr>
            <w:r w:rsidRPr="00190E94">
              <w:t>7.</w:t>
            </w:r>
          </w:p>
        </w:tc>
        <w:tc>
          <w:tcPr>
            <w:tcW w:w="5416" w:type="dxa"/>
          </w:tcPr>
          <w:p w:rsidR="000D7819" w:rsidRPr="00190E94" w:rsidRDefault="000D7819" w:rsidP="00415172">
            <w:r>
              <w:t>Страхование и хеджирование рисков.</w:t>
            </w:r>
          </w:p>
        </w:tc>
        <w:tc>
          <w:tcPr>
            <w:tcW w:w="702" w:type="dxa"/>
            <w:vAlign w:val="center"/>
          </w:tcPr>
          <w:p w:rsidR="000D7819" w:rsidRPr="00190E94" w:rsidRDefault="000D7819" w:rsidP="001B0166">
            <w:pPr>
              <w:tabs>
                <w:tab w:val="left" w:pos="210"/>
                <w:tab w:val="center" w:pos="304"/>
              </w:tabs>
              <w:jc w:val="center"/>
            </w:pPr>
            <w:r>
              <w:t>4</w:t>
            </w:r>
          </w:p>
        </w:tc>
        <w:tc>
          <w:tcPr>
            <w:tcW w:w="996" w:type="dxa"/>
            <w:vAlign w:val="center"/>
          </w:tcPr>
          <w:p w:rsidR="000D7819" w:rsidRPr="00190E94" w:rsidRDefault="000D7819" w:rsidP="001B0166">
            <w:pPr>
              <w:jc w:val="center"/>
            </w:pPr>
            <w:r w:rsidRPr="00190E94">
              <w:t>4</w:t>
            </w:r>
          </w:p>
        </w:tc>
        <w:tc>
          <w:tcPr>
            <w:tcW w:w="570" w:type="dxa"/>
          </w:tcPr>
          <w:p w:rsidR="000D7819" w:rsidRPr="00190E94" w:rsidRDefault="000D7819" w:rsidP="001B0166">
            <w:pPr>
              <w:tabs>
                <w:tab w:val="left" w:pos="210"/>
                <w:tab w:val="center" w:pos="304"/>
              </w:tabs>
            </w:pPr>
          </w:p>
        </w:tc>
        <w:tc>
          <w:tcPr>
            <w:tcW w:w="1984" w:type="dxa"/>
            <w:vAlign w:val="center"/>
          </w:tcPr>
          <w:p w:rsidR="000D7819" w:rsidRPr="00190E94" w:rsidRDefault="000D7819" w:rsidP="001B0166">
            <w:pPr>
              <w:jc w:val="center"/>
            </w:pPr>
            <w:r w:rsidRPr="00190E94">
              <w:t>10</w:t>
            </w:r>
          </w:p>
        </w:tc>
      </w:tr>
      <w:tr w:rsidR="000D7819" w:rsidRPr="004C0A44" w:rsidTr="001B0166">
        <w:trPr>
          <w:jc w:val="center"/>
        </w:trPr>
        <w:tc>
          <w:tcPr>
            <w:tcW w:w="538" w:type="dxa"/>
          </w:tcPr>
          <w:p w:rsidR="000D7819" w:rsidRPr="00190E94" w:rsidRDefault="000D7819" w:rsidP="001B0166">
            <w:pPr>
              <w:pStyle w:val="ListParagraph"/>
              <w:ind w:left="0"/>
              <w:jc w:val="center"/>
            </w:pPr>
            <w:r w:rsidRPr="00190E94">
              <w:t>8.</w:t>
            </w:r>
          </w:p>
        </w:tc>
        <w:tc>
          <w:tcPr>
            <w:tcW w:w="5416" w:type="dxa"/>
          </w:tcPr>
          <w:p w:rsidR="000D7819" w:rsidRPr="00190E94" w:rsidRDefault="000D7819" w:rsidP="00415172">
            <w:r>
              <w:t>П</w:t>
            </w:r>
            <w:r w:rsidRPr="003F7618">
              <w:t>рограмма управления рисками на предприятии</w:t>
            </w:r>
            <w:r>
              <w:t>.</w:t>
            </w:r>
          </w:p>
        </w:tc>
        <w:tc>
          <w:tcPr>
            <w:tcW w:w="702" w:type="dxa"/>
            <w:vAlign w:val="center"/>
          </w:tcPr>
          <w:p w:rsidR="000D7819" w:rsidRPr="00190E94" w:rsidRDefault="000D7819" w:rsidP="001B0166">
            <w:pPr>
              <w:tabs>
                <w:tab w:val="left" w:pos="210"/>
                <w:tab w:val="center" w:pos="304"/>
              </w:tabs>
              <w:jc w:val="center"/>
            </w:pPr>
            <w:r>
              <w:t>4</w:t>
            </w:r>
          </w:p>
        </w:tc>
        <w:tc>
          <w:tcPr>
            <w:tcW w:w="996" w:type="dxa"/>
            <w:vAlign w:val="center"/>
          </w:tcPr>
          <w:p w:rsidR="000D7819" w:rsidRPr="00190E94" w:rsidRDefault="000D7819" w:rsidP="001B0166">
            <w:pPr>
              <w:jc w:val="center"/>
            </w:pPr>
            <w:r w:rsidRPr="00190E94">
              <w:t>4</w:t>
            </w:r>
          </w:p>
        </w:tc>
        <w:tc>
          <w:tcPr>
            <w:tcW w:w="570" w:type="dxa"/>
          </w:tcPr>
          <w:p w:rsidR="000D7819" w:rsidRPr="00190E94" w:rsidRDefault="000D7819" w:rsidP="001B0166">
            <w:pPr>
              <w:tabs>
                <w:tab w:val="left" w:pos="210"/>
                <w:tab w:val="center" w:pos="304"/>
              </w:tabs>
            </w:pPr>
          </w:p>
        </w:tc>
        <w:tc>
          <w:tcPr>
            <w:tcW w:w="1984" w:type="dxa"/>
            <w:vAlign w:val="center"/>
          </w:tcPr>
          <w:p w:rsidR="000D7819" w:rsidRPr="00190E94" w:rsidRDefault="000D7819" w:rsidP="001B0166">
            <w:pPr>
              <w:jc w:val="center"/>
            </w:pPr>
            <w:r w:rsidRPr="00190E94">
              <w:t>10</w:t>
            </w:r>
          </w:p>
        </w:tc>
      </w:tr>
      <w:tr w:rsidR="000D7819" w:rsidRPr="00092C77" w:rsidTr="001B0166">
        <w:trPr>
          <w:trHeight w:val="295"/>
          <w:jc w:val="center"/>
        </w:trPr>
        <w:tc>
          <w:tcPr>
            <w:tcW w:w="538" w:type="dxa"/>
          </w:tcPr>
          <w:p w:rsidR="000D7819" w:rsidRPr="00190E94" w:rsidRDefault="000D7819" w:rsidP="001B0166">
            <w:pPr>
              <w:pStyle w:val="ListParagraph"/>
              <w:ind w:left="0"/>
              <w:jc w:val="both"/>
            </w:pPr>
          </w:p>
        </w:tc>
        <w:tc>
          <w:tcPr>
            <w:tcW w:w="5416" w:type="dxa"/>
          </w:tcPr>
          <w:p w:rsidR="000D7819" w:rsidRPr="001B0166" w:rsidRDefault="000D7819" w:rsidP="001B0166">
            <w:pPr>
              <w:jc w:val="center"/>
              <w:rPr>
                <w:lang w:val="en-US"/>
              </w:rPr>
            </w:pPr>
            <w:r w:rsidRPr="00190E94">
              <w:t xml:space="preserve">Итого </w:t>
            </w:r>
          </w:p>
        </w:tc>
        <w:tc>
          <w:tcPr>
            <w:tcW w:w="702" w:type="dxa"/>
          </w:tcPr>
          <w:p w:rsidR="000D7819" w:rsidRPr="00190E94" w:rsidRDefault="000D7819" w:rsidP="001B0166">
            <w:pPr>
              <w:jc w:val="center"/>
            </w:pPr>
            <w:r>
              <w:t>32</w:t>
            </w:r>
          </w:p>
        </w:tc>
        <w:tc>
          <w:tcPr>
            <w:tcW w:w="996" w:type="dxa"/>
          </w:tcPr>
          <w:p w:rsidR="000D7819" w:rsidRPr="00190E94" w:rsidRDefault="000D7819" w:rsidP="001B0166">
            <w:pPr>
              <w:jc w:val="center"/>
            </w:pPr>
            <w:r w:rsidRPr="00190E94">
              <w:t>3</w:t>
            </w:r>
            <w:r>
              <w:t>0</w:t>
            </w:r>
            <w:r w:rsidRPr="00190E94">
              <w:t>(</w:t>
            </w:r>
            <w:r w:rsidRPr="001B0166">
              <w:rPr>
                <w:u w:val="single"/>
              </w:rPr>
              <w:t>6</w:t>
            </w:r>
            <w:r w:rsidRPr="00190E94">
              <w:t>*)</w:t>
            </w:r>
          </w:p>
        </w:tc>
        <w:tc>
          <w:tcPr>
            <w:tcW w:w="570" w:type="dxa"/>
          </w:tcPr>
          <w:p w:rsidR="000D7819" w:rsidRPr="00190E94" w:rsidRDefault="000D7819" w:rsidP="001B0166">
            <w:pPr>
              <w:jc w:val="center"/>
            </w:pPr>
          </w:p>
        </w:tc>
        <w:tc>
          <w:tcPr>
            <w:tcW w:w="1984" w:type="dxa"/>
          </w:tcPr>
          <w:p w:rsidR="000D7819" w:rsidRPr="00190E94" w:rsidRDefault="000D7819" w:rsidP="001B0166">
            <w:pPr>
              <w:jc w:val="center"/>
            </w:pPr>
            <w:r>
              <w:t>80</w:t>
            </w:r>
          </w:p>
        </w:tc>
      </w:tr>
    </w:tbl>
    <w:p w:rsidR="000D7819" w:rsidRPr="00092C77" w:rsidRDefault="000D7819" w:rsidP="00092C77">
      <w:pPr>
        <w:jc w:val="both"/>
      </w:pPr>
      <w:r w:rsidRPr="00530454">
        <w:t>*- реализуется в форме практической подготовки</w:t>
      </w:r>
    </w:p>
    <w:p w:rsidR="000D7819" w:rsidRDefault="000D7819" w:rsidP="00530454">
      <w:pPr>
        <w:pStyle w:val="ListParagraph"/>
        <w:ind w:left="0"/>
        <w:jc w:val="both"/>
      </w:pPr>
    </w:p>
    <w:p w:rsidR="000D7819" w:rsidRDefault="000D7819" w:rsidP="00530454">
      <w:pPr>
        <w:pStyle w:val="ListParagraph"/>
        <w:ind w:left="0"/>
        <w:jc w:val="both"/>
      </w:pPr>
    </w:p>
    <w:p w:rsidR="000D7819" w:rsidRPr="008961C3" w:rsidRDefault="000D7819" w:rsidP="008961C3">
      <w:pPr>
        <w:pStyle w:val="ListParagraph"/>
        <w:ind w:left="0"/>
        <w:jc w:val="center"/>
        <w:rPr>
          <w:b/>
        </w:rPr>
      </w:pPr>
      <w:r w:rsidRPr="008961C3">
        <w:rPr>
          <w:b/>
        </w:rPr>
        <w:t xml:space="preserve">4.1.2. </w:t>
      </w:r>
      <w:r>
        <w:rPr>
          <w:b/>
        </w:rPr>
        <w:t>Очно-з</w:t>
      </w:r>
      <w:r w:rsidRPr="008961C3">
        <w:rPr>
          <w:b/>
        </w:rPr>
        <w:t>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38"/>
        <w:gridCol w:w="5558"/>
        <w:gridCol w:w="851"/>
        <w:gridCol w:w="708"/>
        <w:gridCol w:w="567"/>
        <w:gridCol w:w="1984"/>
      </w:tblGrid>
      <w:tr w:rsidR="000D7819" w:rsidRPr="00092C77" w:rsidTr="001B0166">
        <w:trPr>
          <w:jc w:val="center"/>
        </w:trPr>
        <w:tc>
          <w:tcPr>
            <w:tcW w:w="538" w:type="dxa"/>
            <w:vMerge w:val="restart"/>
          </w:tcPr>
          <w:p w:rsidR="000D7819" w:rsidRPr="001B0166" w:rsidRDefault="000D7819" w:rsidP="001B0166">
            <w:pPr>
              <w:jc w:val="center"/>
              <w:rPr>
                <w:b/>
              </w:rPr>
            </w:pPr>
          </w:p>
          <w:p w:rsidR="000D7819" w:rsidRPr="001B0166" w:rsidRDefault="000D7819" w:rsidP="001B0166">
            <w:pPr>
              <w:jc w:val="center"/>
              <w:rPr>
                <w:b/>
              </w:rPr>
            </w:pPr>
            <w:r w:rsidRPr="001B0166">
              <w:rPr>
                <w:b/>
              </w:rPr>
              <w:t>№ п/п</w:t>
            </w:r>
          </w:p>
        </w:tc>
        <w:tc>
          <w:tcPr>
            <w:tcW w:w="5558" w:type="dxa"/>
            <w:vMerge w:val="restart"/>
          </w:tcPr>
          <w:p w:rsidR="000D7819" w:rsidRPr="001B0166" w:rsidRDefault="000D7819" w:rsidP="001B0166">
            <w:pPr>
              <w:jc w:val="center"/>
              <w:rPr>
                <w:b/>
              </w:rPr>
            </w:pPr>
          </w:p>
          <w:p w:rsidR="000D7819" w:rsidRPr="001B0166" w:rsidRDefault="000D7819" w:rsidP="001B0166">
            <w:pPr>
              <w:jc w:val="center"/>
              <w:rPr>
                <w:b/>
              </w:rPr>
            </w:pPr>
            <w:r w:rsidRPr="001B0166">
              <w:rPr>
                <w:b/>
              </w:rPr>
              <w:t>Раздел/тема</w:t>
            </w:r>
          </w:p>
          <w:p w:rsidR="000D7819" w:rsidRPr="001B0166" w:rsidRDefault="000D7819" w:rsidP="001B0166">
            <w:pPr>
              <w:jc w:val="center"/>
              <w:rPr>
                <w:b/>
              </w:rPr>
            </w:pPr>
          </w:p>
          <w:p w:rsidR="000D7819" w:rsidRPr="001B0166" w:rsidRDefault="000D7819" w:rsidP="001B0166">
            <w:pPr>
              <w:jc w:val="center"/>
              <w:rPr>
                <w:b/>
              </w:rPr>
            </w:pPr>
          </w:p>
        </w:tc>
        <w:tc>
          <w:tcPr>
            <w:tcW w:w="4110" w:type="dxa"/>
            <w:gridSpan w:val="4"/>
          </w:tcPr>
          <w:p w:rsidR="000D7819" w:rsidRPr="001B0166" w:rsidRDefault="000D7819" w:rsidP="001B0166">
            <w:pPr>
              <w:jc w:val="center"/>
              <w:rPr>
                <w:b/>
              </w:rPr>
            </w:pPr>
            <w:r w:rsidRPr="001B0166">
              <w:rPr>
                <w:b/>
              </w:rPr>
              <w:t>Виды учебной работы (в часах)</w:t>
            </w:r>
          </w:p>
        </w:tc>
      </w:tr>
      <w:tr w:rsidR="000D7819" w:rsidRPr="00092C77" w:rsidTr="001B0166">
        <w:trPr>
          <w:jc w:val="center"/>
        </w:trPr>
        <w:tc>
          <w:tcPr>
            <w:tcW w:w="538" w:type="dxa"/>
            <w:vMerge/>
          </w:tcPr>
          <w:p w:rsidR="000D7819" w:rsidRPr="001B0166" w:rsidRDefault="000D7819" w:rsidP="001B0166">
            <w:pPr>
              <w:jc w:val="center"/>
              <w:rPr>
                <w:b/>
              </w:rPr>
            </w:pPr>
          </w:p>
        </w:tc>
        <w:tc>
          <w:tcPr>
            <w:tcW w:w="5558" w:type="dxa"/>
            <w:vMerge/>
          </w:tcPr>
          <w:p w:rsidR="000D7819" w:rsidRPr="001B0166" w:rsidRDefault="000D7819" w:rsidP="001B0166">
            <w:pPr>
              <w:jc w:val="center"/>
              <w:rPr>
                <w:b/>
              </w:rPr>
            </w:pPr>
          </w:p>
        </w:tc>
        <w:tc>
          <w:tcPr>
            <w:tcW w:w="2126" w:type="dxa"/>
            <w:gridSpan w:val="3"/>
          </w:tcPr>
          <w:p w:rsidR="000D7819" w:rsidRPr="001B0166" w:rsidRDefault="000D7819" w:rsidP="001B0166">
            <w:pPr>
              <w:jc w:val="center"/>
              <w:rPr>
                <w:b/>
              </w:rPr>
            </w:pPr>
            <w:r w:rsidRPr="001B0166">
              <w:rPr>
                <w:b/>
              </w:rPr>
              <w:t>Аудиторная работа</w:t>
            </w:r>
          </w:p>
        </w:tc>
        <w:tc>
          <w:tcPr>
            <w:tcW w:w="1984" w:type="dxa"/>
            <w:vMerge w:val="restart"/>
          </w:tcPr>
          <w:p w:rsidR="000D7819" w:rsidRPr="001B0166" w:rsidRDefault="000D7819" w:rsidP="001B0166">
            <w:pPr>
              <w:jc w:val="center"/>
              <w:rPr>
                <w:b/>
              </w:rPr>
            </w:pPr>
            <w:r w:rsidRPr="001B0166">
              <w:rPr>
                <w:b/>
              </w:rPr>
              <w:t>Самостоятельная работа</w:t>
            </w:r>
          </w:p>
        </w:tc>
      </w:tr>
      <w:tr w:rsidR="000D7819" w:rsidRPr="00092C77" w:rsidTr="001B0166">
        <w:trPr>
          <w:trHeight w:hRule="exact" w:val="340"/>
          <w:jc w:val="center"/>
        </w:trPr>
        <w:tc>
          <w:tcPr>
            <w:tcW w:w="538" w:type="dxa"/>
            <w:vMerge/>
          </w:tcPr>
          <w:p w:rsidR="000D7819" w:rsidRPr="00092C77" w:rsidRDefault="000D7819" w:rsidP="001B0166">
            <w:pPr>
              <w:jc w:val="both"/>
            </w:pPr>
          </w:p>
        </w:tc>
        <w:tc>
          <w:tcPr>
            <w:tcW w:w="5558" w:type="dxa"/>
            <w:vMerge/>
          </w:tcPr>
          <w:p w:rsidR="000D7819" w:rsidRPr="00092C77" w:rsidRDefault="000D7819" w:rsidP="001B0166">
            <w:pPr>
              <w:jc w:val="both"/>
            </w:pPr>
          </w:p>
        </w:tc>
        <w:tc>
          <w:tcPr>
            <w:tcW w:w="851" w:type="dxa"/>
          </w:tcPr>
          <w:p w:rsidR="000D7819" w:rsidRPr="001B0166" w:rsidRDefault="000D7819" w:rsidP="001B0166">
            <w:pPr>
              <w:jc w:val="center"/>
              <w:rPr>
                <w:b/>
              </w:rPr>
            </w:pPr>
            <w:r w:rsidRPr="001B0166">
              <w:rPr>
                <w:b/>
              </w:rPr>
              <w:t>ЛЗ</w:t>
            </w:r>
          </w:p>
        </w:tc>
        <w:tc>
          <w:tcPr>
            <w:tcW w:w="708" w:type="dxa"/>
          </w:tcPr>
          <w:p w:rsidR="000D7819" w:rsidRPr="001B0166" w:rsidRDefault="000D7819" w:rsidP="001B0166">
            <w:pPr>
              <w:jc w:val="center"/>
              <w:rPr>
                <w:b/>
              </w:rPr>
            </w:pPr>
            <w:r w:rsidRPr="001B0166">
              <w:rPr>
                <w:b/>
              </w:rPr>
              <w:t>ПЗ</w:t>
            </w:r>
          </w:p>
        </w:tc>
        <w:tc>
          <w:tcPr>
            <w:tcW w:w="567" w:type="dxa"/>
          </w:tcPr>
          <w:p w:rsidR="000D7819" w:rsidRPr="001B0166" w:rsidRDefault="000D7819" w:rsidP="001B0166">
            <w:pPr>
              <w:jc w:val="center"/>
              <w:rPr>
                <w:b/>
              </w:rPr>
            </w:pPr>
            <w:r w:rsidRPr="001B0166">
              <w:rPr>
                <w:b/>
              </w:rPr>
              <w:t>ЛабЗ</w:t>
            </w:r>
          </w:p>
        </w:tc>
        <w:tc>
          <w:tcPr>
            <w:tcW w:w="1984" w:type="dxa"/>
            <w:vMerge/>
          </w:tcPr>
          <w:p w:rsidR="000D7819" w:rsidRPr="00092C77" w:rsidRDefault="000D7819" w:rsidP="001B0166">
            <w:pPr>
              <w:jc w:val="both"/>
            </w:pPr>
          </w:p>
        </w:tc>
      </w:tr>
      <w:tr w:rsidR="000D7819" w:rsidRPr="00092C77" w:rsidTr="001B0166">
        <w:trPr>
          <w:jc w:val="center"/>
        </w:trPr>
        <w:tc>
          <w:tcPr>
            <w:tcW w:w="538" w:type="dxa"/>
          </w:tcPr>
          <w:p w:rsidR="000D7819" w:rsidRPr="00092C77" w:rsidRDefault="000D7819" w:rsidP="001B0166">
            <w:pPr>
              <w:pStyle w:val="ListParagraph"/>
              <w:numPr>
                <w:ilvl w:val="0"/>
                <w:numId w:val="28"/>
              </w:numPr>
              <w:ind w:left="0"/>
              <w:jc w:val="center"/>
            </w:pPr>
            <w:r>
              <w:t>1.</w:t>
            </w:r>
          </w:p>
        </w:tc>
        <w:tc>
          <w:tcPr>
            <w:tcW w:w="5558" w:type="dxa"/>
          </w:tcPr>
          <w:p w:rsidR="000D7819" w:rsidRPr="00092C77" w:rsidRDefault="000D7819" w:rsidP="00415172">
            <w:r w:rsidRPr="00DC3106">
              <w:t>Сущность риска как управленческой категории. Понятие управления риском.</w:t>
            </w:r>
          </w:p>
        </w:tc>
        <w:tc>
          <w:tcPr>
            <w:tcW w:w="851" w:type="dxa"/>
          </w:tcPr>
          <w:p w:rsidR="000D7819" w:rsidRPr="00092C77" w:rsidRDefault="000D7819" w:rsidP="001B0166">
            <w:pPr>
              <w:jc w:val="center"/>
            </w:pPr>
            <w:r>
              <w:t>2</w:t>
            </w:r>
            <w:bookmarkStart w:id="0" w:name="_GoBack"/>
            <w:bookmarkEnd w:id="0"/>
          </w:p>
        </w:tc>
        <w:tc>
          <w:tcPr>
            <w:tcW w:w="708" w:type="dxa"/>
          </w:tcPr>
          <w:p w:rsidR="000D7819" w:rsidRPr="00092C77" w:rsidRDefault="000D7819" w:rsidP="001B0166">
            <w:pPr>
              <w:jc w:val="center"/>
            </w:pPr>
            <w:r>
              <w:t>2</w:t>
            </w:r>
          </w:p>
        </w:tc>
        <w:tc>
          <w:tcPr>
            <w:tcW w:w="567" w:type="dxa"/>
          </w:tcPr>
          <w:p w:rsidR="000D7819" w:rsidRPr="00092C77" w:rsidRDefault="000D7819" w:rsidP="001B0166">
            <w:pPr>
              <w:jc w:val="center"/>
            </w:pPr>
          </w:p>
        </w:tc>
        <w:tc>
          <w:tcPr>
            <w:tcW w:w="1984" w:type="dxa"/>
          </w:tcPr>
          <w:p w:rsidR="000D7819" w:rsidRPr="00092C77" w:rsidRDefault="000D7819" w:rsidP="001B0166">
            <w:pPr>
              <w:jc w:val="center"/>
            </w:pPr>
            <w:r>
              <w:t>13</w:t>
            </w:r>
          </w:p>
        </w:tc>
      </w:tr>
      <w:tr w:rsidR="000D7819" w:rsidRPr="00092C77" w:rsidTr="001B0166">
        <w:trPr>
          <w:jc w:val="center"/>
        </w:trPr>
        <w:tc>
          <w:tcPr>
            <w:tcW w:w="538" w:type="dxa"/>
          </w:tcPr>
          <w:p w:rsidR="000D7819" w:rsidRPr="00092C77" w:rsidRDefault="000D7819" w:rsidP="001B0166">
            <w:pPr>
              <w:pStyle w:val="ListParagraph"/>
              <w:ind w:left="0"/>
              <w:jc w:val="center"/>
            </w:pPr>
            <w:r>
              <w:t>2.</w:t>
            </w:r>
          </w:p>
        </w:tc>
        <w:tc>
          <w:tcPr>
            <w:tcW w:w="5558" w:type="dxa"/>
          </w:tcPr>
          <w:p w:rsidR="000D7819" w:rsidRPr="00092C77" w:rsidRDefault="000D7819" w:rsidP="00415172">
            <w:r w:rsidRPr="00DC3106">
              <w:t>Система риск-менеджмента в современных организациях.</w:t>
            </w:r>
          </w:p>
        </w:tc>
        <w:tc>
          <w:tcPr>
            <w:tcW w:w="851" w:type="dxa"/>
          </w:tcPr>
          <w:p w:rsidR="000D7819" w:rsidRPr="00092C77" w:rsidRDefault="000D7819" w:rsidP="001B0166">
            <w:pPr>
              <w:jc w:val="center"/>
            </w:pPr>
            <w:r>
              <w:t>2</w:t>
            </w:r>
          </w:p>
        </w:tc>
        <w:tc>
          <w:tcPr>
            <w:tcW w:w="708" w:type="dxa"/>
          </w:tcPr>
          <w:p w:rsidR="000D7819" w:rsidRPr="00092C77" w:rsidRDefault="000D7819" w:rsidP="001B0166">
            <w:pPr>
              <w:jc w:val="center"/>
            </w:pPr>
            <w:r>
              <w:t>2</w:t>
            </w:r>
          </w:p>
        </w:tc>
        <w:tc>
          <w:tcPr>
            <w:tcW w:w="567" w:type="dxa"/>
          </w:tcPr>
          <w:p w:rsidR="000D7819" w:rsidRPr="00092C77" w:rsidRDefault="000D7819" w:rsidP="001B0166">
            <w:pPr>
              <w:jc w:val="center"/>
            </w:pPr>
          </w:p>
        </w:tc>
        <w:tc>
          <w:tcPr>
            <w:tcW w:w="1984" w:type="dxa"/>
          </w:tcPr>
          <w:p w:rsidR="000D7819" w:rsidRPr="00092C77" w:rsidRDefault="000D7819" w:rsidP="001B0166">
            <w:pPr>
              <w:jc w:val="center"/>
            </w:pPr>
            <w:r>
              <w:t>13</w:t>
            </w:r>
          </w:p>
        </w:tc>
      </w:tr>
      <w:tr w:rsidR="000D7819" w:rsidRPr="00092C77" w:rsidTr="001B0166">
        <w:trPr>
          <w:jc w:val="center"/>
        </w:trPr>
        <w:tc>
          <w:tcPr>
            <w:tcW w:w="538" w:type="dxa"/>
          </w:tcPr>
          <w:p w:rsidR="000D7819" w:rsidRPr="00092C77" w:rsidRDefault="000D7819" w:rsidP="001B0166">
            <w:pPr>
              <w:pStyle w:val="ListParagraph"/>
              <w:ind w:left="0"/>
              <w:jc w:val="center"/>
            </w:pPr>
            <w:r>
              <w:t>3.</w:t>
            </w:r>
          </w:p>
        </w:tc>
        <w:tc>
          <w:tcPr>
            <w:tcW w:w="5558" w:type="dxa"/>
          </w:tcPr>
          <w:p w:rsidR="000D7819" w:rsidRPr="00092C77" w:rsidRDefault="000D7819" w:rsidP="00415172">
            <w:r w:rsidRPr="00DC3106">
              <w:t>Виды рисков. Законы и принципы управления рисками.</w:t>
            </w:r>
          </w:p>
        </w:tc>
        <w:tc>
          <w:tcPr>
            <w:tcW w:w="851" w:type="dxa"/>
          </w:tcPr>
          <w:p w:rsidR="000D7819" w:rsidRPr="00092C77" w:rsidRDefault="000D7819" w:rsidP="001B0166">
            <w:pPr>
              <w:jc w:val="center"/>
            </w:pPr>
            <w:r>
              <w:t>2</w:t>
            </w:r>
          </w:p>
        </w:tc>
        <w:tc>
          <w:tcPr>
            <w:tcW w:w="708" w:type="dxa"/>
          </w:tcPr>
          <w:p w:rsidR="000D7819" w:rsidRPr="00092C77" w:rsidRDefault="000D7819" w:rsidP="001B0166">
            <w:pPr>
              <w:jc w:val="center"/>
            </w:pPr>
            <w:r>
              <w:t>2</w:t>
            </w:r>
          </w:p>
        </w:tc>
        <w:tc>
          <w:tcPr>
            <w:tcW w:w="567" w:type="dxa"/>
          </w:tcPr>
          <w:p w:rsidR="000D7819" w:rsidRPr="00092C77" w:rsidRDefault="000D7819" w:rsidP="001B0166">
            <w:pPr>
              <w:jc w:val="center"/>
            </w:pPr>
          </w:p>
        </w:tc>
        <w:tc>
          <w:tcPr>
            <w:tcW w:w="1984" w:type="dxa"/>
          </w:tcPr>
          <w:p w:rsidR="000D7819" w:rsidRPr="00092C77" w:rsidRDefault="000D7819" w:rsidP="001B0166">
            <w:pPr>
              <w:jc w:val="center"/>
            </w:pPr>
            <w:r>
              <w:t>14</w:t>
            </w:r>
          </w:p>
        </w:tc>
      </w:tr>
      <w:tr w:rsidR="000D7819" w:rsidRPr="00092C77" w:rsidTr="001B0166">
        <w:trPr>
          <w:jc w:val="center"/>
        </w:trPr>
        <w:tc>
          <w:tcPr>
            <w:tcW w:w="538" w:type="dxa"/>
          </w:tcPr>
          <w:p w:rsidR="000D7819" w:rsidRPr="00092C77" w:rsidRDefault="000D7819" w:rsidP="001B0166">
            <w:pPr>
              <w:pStyle w:val="ListParagraph"/>
              <w:ind w:left="0"/>
              <w:jc w:val="center"/>
            </w:pPr>
            <w:r>
              <w:t>4.</w:t>
            </w:r>
          </w:p>
        </w:tc>
        <w:tc>
          <w:tcPr>
            <w:tcW w:w="5558" w:type="dxa"/>
          </w:tcPr>
          <w:p w:rsidR="000D7819" w:rsidRPr="00092C77" w:rsidRDefault="000D7819" w:rsidP="00415172">
            <w:r w:rsidRPr="00DC3106">
              <w:t>Идентификация, анализ, планирование реагирования на риски.</w:t>
            </w:r>
          </w:p>
        </w:tc>
        <w:tc>
          <w:tcPr>
            <w:tcW w:w="851" w:type="dxa"/>
          </w:tcPr>
          <w:p w:rsidR="000D7819" w:rsidRPr="00092C77" w:rsidRDefault="000D7819" w:rsidP="001B0166">
            <w:pPr>
              <w:jc w:val="center"/>
            </w:pPr>
            <w:r>
              <w:t>2</w:t>
            </w:r>
          </w:p>
        </w:tc>
        <w:tc>
          <w:tcPr>
            <w:tcW w:w="708" w:type="dxa"/>
          </w:tcPr>
          <w:p w:rsidR="000D7819" w:rsidRPr="00092C77" w:rsidRDefault="000D7819" w:rsidP="001B0166">
            <w:pPr>
              <w:jc w:val="center"/>
            </w:pPr>
            <w:r>
              <w:t>2</w:t>
            </w:r>
          </w:p>
        </w:tc>
        <w:tc>
          <w:tcPr>
            <w:tcW w:w="567" w:type="dxa"/>
          </w:tcPr>
          <w:p w:rsidR="000D7819" w:rsidRPr="00092C77" w:rsidRDefault="000D7819" w:rsidP="001B0166">
            <w:pPr>
              <w:jc w:val="center"/>
            </w:pPr>
          </w:p>
        </w:tc>
        <w:tc>
          <w:tcPr>
            <w:tcW w:w="1984" w:type="dxa"/>
          </w:tcPr>
          <w:p w:rsidR="000D7819" w:rsidRPr="00092C77" w:rsidRDefault="000D7819" w:rsidP="001B0166">
            <w:pPr>
              <w:jc w:val="center"/>
            </w:pPr>
            <w:r>
              <w:t>14</w:t>
            </w:r>
          </w:p>
        </w:tc>
      </w:tr>
      <w:tr w:rsidR="000D7819" w:rsidRPr="00092C77" w:rsidTr="001B0166">
        <w:trPr>
          <w:jc w:val="center"/>
        </w:trPr>
        <w:tc>
          <w:tcPr>
            <w:tcW w:w="538" w:type="dxa"/>
          </w:tcPr>
          <w:p w:rsidR="000D7819" w:rsidRPr="00092C77" w:rsidRDefault="000D7819" w:rsidP="001B0166">
            <w:pPr>
              <w:pStyle w:val="ListParagraph"/>
              <w:ind w:left="0"/>
              <w:jc w:val="center"/>
            </w:pPr>
            <w:r>
              <w:t>5.</w:t>
            </w:r>
          </w:p>
        </w:tc>
        <w:tc>
          <w:tcPr>
            <w:tcW w:w="5558" w:type="dxa"/>
          </w:tcPr>
          <w:p w:rsidR="000D7819" w:rsidRPr="00092C77" w:rsidRDefault="000D7819" w:rsidP="00415172">
            <w:r w:rsidRPr="00DC3106">
              <w:t>Методы и методология управления рисками.</w:t>
            </w:r>
          </w:p>
        </w:tc>
        <w:tc>
          <w:tcPr>
            <w:tcW w:w="851" w:type="dxa"/>
          </w:tcPr>
          <w:p w:rsidR="000D7819" w:rsidRPr="00092C77" w:rsidRDefault="000D7819" w:rsidP="001B0166">
            <w:pPr>
              <w:jc w:val="center"/>
            </w:pPr>
            <w:r>
              <w:t>2</w:t>
            </w:r>
          </w:p>
        </w:tc>
        <w:tc>
          <w:tcPr>
            <w:tcW w:w="708" w:type="dxa"/>
          </w:tcPr>
          <w:p w:rsidR="000D7819" w:rsidRPr="00092C77" w:rsidRDefault="000D7819" w:rsidP="001B0166">
            <w:pPr>
              <w:jc w:val="center"/>
            </w:pPr>
            <w:r>
              <w:t>2(2*)</w:t>
            </w:r>
          </w:p>
        </w:tc>
        <w:tc>
          <w:tcPr>
            <w:tcW w:w="567" w:type="dxa"/>
          </w:tcPr>
          <w:p w:rsidR="000D7819" w:rsidRPr="00092C77" w:rsidRDefault="000D7819" w:rsidP="001B0166">
            <w:pPr>
              <w:jc w:val="center"/>
            </w:pPr>
          </w:p>
        </w:tc>
        <w:tc>
          <w:tcPr>
            <w:tcW w:w="1984" w:type="dxa"/>
          </w:tcPr>
          <w:p w:rsidR="000D7819" w:rsidRPr="00092C77" w:rsidRDefault="000D7819" w:rsidP="001B0166">
            <w:pPr>
              <w:jc w:val="center"/>
            </w:pPr>
            <w:r>
              <w:t>14</w:t>
            </w:r>
          </w:p>
        </w:tc>
      </w:tr>
      <w:tr w:rsidR="000D7819" w:rsidRPr="00092C77" w:rsidTr="001B0166">
        <w:trPr>
          <w:jc w:val="center"/>
        </w:trPr>
        <w:tc>
          <w:tcPr>
            <w:tcW w:w="538" w:type="dxa"/>
          </w:tcPr>
          <w:p w:rsidR="000D7819" w:rsidRPr="00092C77" w:rsidRDefault="000D7819" w:rsidP="001B0166">
            <w:pPr>
              <w:pStyle w:val="ListParagraph"/>
              <w:ind w:left="0"/>
              <w:jc w:val="center"/>
            </w:pPr>
            <w:r>
              <w:t>6.</w:t>
            </w:r>
          </w:p>
        </w:tc>
        <w:tc>
          <w:tcPr>
            <w:tcW w:w="5558" w:type="dxa"/>
          </w:tcPr>
          <w:p w:rsidR="000D7819" w:rsidRPr="00092C77" w:rsidRDefault="000D7819" w:rsidP="00415172">
            <w:r w:rsidRPr="00665376">
              <w:t>Управление проектными рисками</w:t>
            </w:r>
          </w:p>
        </w:tc>
        <w:tc>
          <w:tcPr>
            <w:tcW w:w="851" w:type="dxa"/>
          </w:tcPr>
          <w:p w:rsidR="000D7819" w:rsidRPr="00092C77" w:rsidRDefault="000D7819" w:rsidP="001B0166">
            <w:pPr>
              <w:jc w:val="center"/>
            </w:pPr>
            <w:r>
              <w:t>2</w:t>
            </w:r>
          </w:p>
        </w:tc>
        <w:tc>
          <w:tcPr>
            <w:tcW w:w="708" w:type="dxa"/>
          </w:tcPr>
          <w:p w:rsidR="000D7819" w:rsidRPr="00092C77" w:rsidRDefault="000D7819" w:rsidP="001B0166">
            <w:pPr>
              <w:jc w:val="center"/>
            </w:pPr>
            <w:r>
              <w:t>(1*)</w:t>
            </w:r>
          </w:p>
        </w:tc>
        <w:tc>
          <w:tcPr>
            <w:tcW w:w="567" w:type="dxa"/>
          </w:tcPr>
          <w:p w:rsidR="000D7819" w:rsidRPr="00092C77" w:rsidRDefault="000D7819" w:rsidP="001B0166">
            <w:pPr>
              <w:jc w:val="center"/>
            </w:pPr>
          </w:p>
        </w:tc>
        <w:tc>
          <w:tcPr>
            <w:tcW w:w="1984" w:type="dxa"/>
          </w:tcPr>
          <w:p w:rsidR="000D7819" w:rsidRPr="00092C77" w:rsidRDefault="000D7819" w:rsidP="001B0166">
            <w:pPr>
              <w:jc w:val="center"/>
            </w:pPr>
            <w:r>
              <w:t>14</w:t>
            </w:r>
          </w:p>
        </w:tc>
      </w:tr>
      <w:tr w:rsidR="000D7819" w:rsidRPr="00092C77" w:rsidTr="001B0166">
        <w:trPr>
          <w:jc w:val="center"/>
        </w:trPr>
        <w:tc>
          <w:tcPr>
            <w:tcW w:w="538" w:type="dxa"/>
          </w:tcPr>
          <w:p w:rsidR="000D7819" w:rsidRPr="00092C77" w:rsidRDefault="000D7819" w:rsidP="001B0166">
            <w:pPr>
              <w:pStyle w:val="ListParagraph"/>
              <w:ind w:left="0"/>
              <w:jc w:val="center"/>
            </w:pPr>
            <w:r>
              <w:t>7.</w:t>
            </w:r>
          </w:p>
        </w:tc>
        <w:tc>
          <w:tcPr>
            <w:tcW w:w="5558" w:type="dxa"/>
          </w:tcPr>
          <w:p w:rsidR="000D7819" w:rsidRPr="00092C77" w:rsidRDefault="000D7819" w:rsidP="00415172">
            <w:r w:rsidRPr="00665376">
              <w:t>Страхование и хеджирование рисков.</w:t>
            </w:r>
          </w:p>
        </w:tc>
        <w:tc>
          <w:tcPr>
            <w:tcW w:w="851" w:type="dxa"/>
          </w:tcPr>
          <w:p w:rsidR="000D7819" w:rsidRPr="00092C77" w:rsidRDefault="000D7819" w:rsidP="001B0166">
            <w:pPr>
              <w:jc w:val="center"/>
            </w:pPr>
            <w:r>
              <w:t>2</w:t>
            </w:r>
          </w:p>
        </w:tc>
        <w:tc>
          <w:tcPr>
            <w:tcW w:w="708" w:type="dxa"/>
          </w:tcPr>
          <w:p w:rsidR="000D7819" w:rsidRPr="00092C77" w:rsidRDefault="000D7819" w:rsidP="001B0166">
            <w:pPr>
              <w:jc w:val="center"/>
            </w:pPr>
            <w:r>
              <w:t>2</w:t>
            </w:r>
          </w:p>
        </w:tc>
        <w:tc>
          <w:tcPr>
            <w:tcW w:w="567" w:type="dxa"/>
          </w:tcPr>
          <w:p w:rsidR="000D7819" w:rsidRPr="00092C77" w:rsidRDefault="000D7819" w:rsidP="001B0166">
            <w:pPr>
              <w:jc w:val="center"/>
            </w:pPr>
          </w:p>
        </w:tc>
        <w:tc>
          <w:tcPr>
            <w:tcW w:w="1984" w:type="dxa"/>
          </w:tcPr>
          <w:p w:rsidR="000D7819" w:rsidRPr="00092C77" w:rsidRDefault="000D7819" w:rsidP="001B0166">
            <w:pPr>
              <w:jc w:val="center"/>
            </w:pPr>
            <w:r>
              <w:t>14</w:t>
            </w:r>
          </w:p>
        </w:tc>
      </w:tr>
      <w:tr w:rsidR="000D7819" w:rsidRPr="00092C77" w:rsidTr="001B0166">
        <w:trPr>
          <w:jc w:val="center"/>
        </w:trPr>
        <w:tc>
          <w:tcPr>
            <w:tcW w:w="538" w:type="dxa"/>
          </w:tcPr>
          <w:p w:rsidR="000D7819" w:rsidRPr="00092C77" w:rsidRDefault="000D7819" w:rsidP="001B0166">
            <w:pPr>
              <w:pStyle w:val="ListParagraph"/>
              <w:ind w:left="0"/>
              <w:jc w:val="center"/>
            </w:pPr>
            <w:r>
              <w:t>8.</w:t>
            </w:r>
          </w:p>
        </w:tc>
        <w:tc>
          <w:tcPr>
            <w:tcW w:w="5558" w:type="dxa"/>
          </w:tcPr>
          <w:p w:rsidR="000D7819" w:rsidRPr="00092C77" w:rsidRDefault="000D7819" w:rsidP="00415172">
            <w:r w:rsidRPr="00665376">
              <w:t>Программа управления рисками на предприятии.</w:t>
            </w:r>
          </w:p>
        </w:tc>
        <w:tc>
          <w:tcPr>
            <w:tcW w:w="851" w:type="dxa"/>
          </w:tcPr>
          <w:p w:rsidR="000D7819" w:rsidRPr="00092C77" w:rsidRDefault="000D7819" w:rsidP="001B0166">
            <w:pPr>
              <w:jc w:val="center"/>
            </w:pPr>
            <w:r>
              <w:t>2</w:t>
            </w:r>
          </w:p>
        </w:tc>
        <w:tc>
          <w:tcPr>
            <w:tcW w:w="708" w:type="dxa"/>
          </w:tcPr>
          <w:p w:rsidR="000D7819" w:rsidRPr="00092C77" w:rsidRDefault="000D7819" w:rsidP="001B0166">
            <w:pPr>
              <w:jc w:val="center"/>
            </w:pPr>
            <w:r>
              <w:t>2</w:t>
            </w:r>
          </w:p>
        </w:tc>
        <w:tc>
          <w:tcPr>
            <w:tcW w:w="567" w:type="dxa"/>
          </w:tcPr>
          <w:p w:rsidR="000D7819" w:rsidRPr="00092C77" w:rsidRDefault="000D7819" w:rsidP="001B0166">
            <w:pPr>
              <w:jc w:val="center"/>
            </w:pPr>
          </w:p>
        </w:tc>
        <w:tc>
          <w:tcPr>
            <w:tcW w:w="1984" w:type="dxa"/>
          </w:tcPr>
          <w:p w:rsidR="000D7819" w:rsidRPr="00092C77" w:rsidRDefault="000D7819" w:rsidP="001B0166">
            <w:pPr>
              <w:jc w:val="center"/>
            </w:pPr>
            <w:r>
              <w:t>14</w:t>
            </w:r>
          </w:p>
        </w:tc>
      </w:tr>
      <w:tr w:rsidR="000D7819" w:rsidRPr="00092C77" w:rsidTr="001B0166">
        <w:trPr>
          <w:jc w:val="center"/>
        </w:trPr>
        <w:tc>
          <w:tcPr>
            <w:tcW w:w="538" w:type="dxa"/>
          </w:tcPr>
          <w:p w:rsidR="000D7819" w:rsidRPr="00092C77" w:rsidRDefault="000D7819" w:rsidP="001B0166">
            <w:pPr>
              <w:pStyle w:val="ListParagraph"/>
              <w:ind w:left="0"/>
              <w:jc w:val="both"/>
            </w:pPr>
          </w:p>
        </w:tc>
        <w:tc>
          <w:tcPr>
            <w:tcW w:w="5558" w:type="dxa"/>
          </w:tcPr>
          <w:p w:rsidR="000D7819" w:rsidRPr="00092C77" w:rsidRDefault="000D7819" w:rsidP="00415172">
            <w:r w:rsidRPr="00785D4F">
              <w:t>Итого</w:t>
            </w:r>
          </w:p>
        </w:tc>
        <w:tc>
          <w:tcPr>
            <w:tcW w:w="851" w:type="dxa"/>
          </w:tcPr>
          <w:p w:rsidR="000D7819" w:rsidRPr="00092C77" w:rsidRDefault="000D7819" w:rsidP="001B0166">
            <w:pPr>
              <w:jc w:val="center"/>
            </w:pPr>
            <w:r>
              <w:t>16</w:t>
            </w:r>
          </w:p>
        </w:tc>
        <w:tc>
          <w:tcPr>
            <w:tcW w:w="708" w:type="dxa"/>
          </w:tcPr>
          <w:p w:rsidR="000D7819" w:rsidRPr="00092C77" w:rsidRDefault="000D7819" w:rsidP="001B0166">
            <w:pPr>
              <w:jc w:val="center"/>
            </w:pPr>
            <w:r>
              <w:t>16(3*)</w:t>
            </w:r>
          </w:p>
        </w:tc>
        <w:tc>
          <w:tcPr>
            <w:tcW w:w="567" w:type="dxa"/>
          </w:tcPr>
          <w:p w:rsidR="000D7819" w:rsidRPr="00092C77" w:rsidRDefault="000D7819" w:rsidP="001B0166">
            <w:pPr>
              <w:jc w:val="center"/>
            </w:pPr>
          </w:p>
        </w:tc>
        <w:tc>
          <w:tcPr>
            <w:tcW w:w="1984" w:type="dxa"/>
          </w:tcPr>
          <w:p w:rsidR="000D7819" w:rsidRPr="00092C77" w:rsidRDefault="000D7819" w:rsidP="001B0166">
            <w:pPr>
              <w:jc w:val="center"/>
            </w:pPr>
            <w:r>
              <w:t>110</w:t>
            </w:r>
          </w:p>
        </w:tc>
      </w:tr>
    </w:tbl>
    <w:p w:rsidR="000D7819" w:rsidRPr="00092C77" w:rsidRDefault="000D7819" w:rsidP="00092C77">
      <w:pPr>
        <w:jc w:val="both"/>
      </w:pPr>
      <w:r w:rsidRPr="00785D4F">
        <w:t>*- реализуется в форме практической подготовки</w:t>
      </w:r>
    </w:p>
    <w:p w:rsidR="000D7819" w:rsidRPr="00092C77" w:rsidRDefault="000D7819" w:rsidP="00092C77">
      <w:pPr>
        <w:jc w:val="both"/>
      </w:pPr>
    </w:p>
    <w:p w:rsidR="000D7819" w:rsidRPr="00785D4F" w:rsidRDefault="000D7819" w:rsidP="00785D4F">
      <w:pPr>
        <w:pStyle w:val="ListParagraph"/>
        <w:jc w:val="center"/>
        <w:rPr>
          <w:b/>
        </w:rPr>
      </w:pPr>
      <w:r w:rsidRPr="00785D4F">
        <w:rPr>
          <w:b/>
        </w:rPr>
        <w:t>4.2.</w:t>
      </w:r>
      <w:r w:rsidRPr="00785D4F">
        <w:rPr>
          <w:b/>
        </w:rPr>
        <w:tab/>
        <w:t>Программа дисциплины, структурированная по темам / разделам</w:t>
      </w:r>
    </w:p>
    <w:p w:rsidR="000D7819" w:rsidRDefault="000D7819" w:rsidP="00785D4F">
      <w:pPr>
        <w:pStyle w:val="ListParagraph"/>
        <w:ind w:left="0"/>
        <w:jc w:val="center"/>
        <w:rPr>
          <w:b/>
        </w:rPr>
      </w:pPr>
      <w:r w:rsidRPr="00785D4F">
        <w:rPr>
          <w:b/>
        </w:rPr>
        <w:t>4.2.1.</w:t>
      </w:r>
      <w:r w:rsidRPr="00785D4F">
        <w:rPr>
          <w:b/>
        </w:rPr>
        <w:tab/>
        <w:t>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26"/>
        <w:gridCol w:w="2976"/>
        <w:gridCol w:w="6804"/>
      </w:tblGrid>
      <w:tr w:rsidR="000D7819" w:rsidRPr="00092C77" w:rsidTr="001B0166">
        <w:trPr>
          <w:jc w:val="center"/>
        </w:trPr>
        <w:tc>
          <w:tcPr>
            <w:tcW w:w="426" w:type="dxa"/>
          </w:tcPr>
          <w:p w:rsidR="000D7819" w:rsidRPr="001B0166" w:rsidRDefault="000D7819" w:rsidP="001B0166">
            <w:pPr>
              <w:jc w:val="center"/>
              <w:rPr>
                <w:b/>
              </w:rPr>
            </w:pPr>
            <w:r w:rsidRPr="001B0166">
              <w:rPr>
                <w:b/>
              </w:rPr>
              <w:t>№ п/п</w:t>
            </w:r>
          </w:p>
        </w:tc>
        <w:tc>
          <w:tcPr>
            <w:tcW w:w="2976" w:type="dxa"/>
          </w:tcPr>
          <w:p w:rsidR="000D7819" w:rsidRPr="001B0166" w:rsidRDefault="000D7819" w:rsidP="001B0166">
            <w:pPr>
              <w:jc w:val="center"/>
              <w:rPr>
                <w:b/>
              </w:rPr>
            </w:pPr>
            <w:r w:rsidRPr="001B0166">
              <w:rPr>
                <w:b/>
              </w:rPr>
              <w:t>Наименование темы (раздела) дисциплины</w:t>
            </w:r>
          </w:p>
        </w:tc>
        <w:tc>
          <w:tcPr>
            <w:tcW w:w="6804" w:type="dxa"/>
          </w:tcPr>
          <w:p w:rsidR="000D7819" w:rsidRPr="001B0166" w:rsidRDefault="000D7819" w:rsidP="001B0166">
            <w:pPr>
              <w:jc w:val="center"/>
              <w:rPr>
                <w:b/>
              </w:rPr>
            </w:pPr>
            <w:r w:rsidRPr="001B0166">
              <w:rPr>
                <w:b/>
              </w:rPr>
              <w:t>Содержание лекционного занятия</w:t>
            </w:r>
          </w:p>
        </w:tc>
      </w:tr>
      <w:tr w:rsidR="000D7819" w:rsidRPr="00092C77" w:rsidTr="001B0166">
        <w:trPr>
          <w:jc w:val="center"/>
        </w:trPr>
        <w:tc>
          <w:tcPr>
            <w:tcW w:w="426" w:type="dxa"/>
          </w:tcPr>
          <w:p w:rsidR="000D7819" w:rsidRDefault="000D7819" w:rsidP="001B0166">
            <w:pPr>
              <w:pStyle w:val="ListParagraph"/>
              <w:numPr>
                <w:ilvl w:val="0"/>
                <w:numId w:val="13"/>
              </w:numPr>
              <w:ind w:left="0"/>
              <w:jc w:val="both"/>
            </w:pPr>
          </w:p>
          <w:p w:rsidR="000D7819" w:rsidRPr="00716371" w:rsidRDefault="000D7819" w:rsidP="001B0166">
            <w:pPr>
              <w:jc w:val="center"/>
            </w:pPr>
            <w:r>
              <w:t>1.</w:t>
            </w:r>
          </w:p>
        </w:tc>
        <w:tc>
          <w:tcPr>
            <w:tcW w:w="2976" w:type="dxa"/>
          </w:tcPr>
          <w:p w:rsidR="000D7819" w:rsidRPr="00105559" w:rsidRDefault="000D7819" w:rsidP="00D77E3C">
            <w:r w:rsidRPr="00105559">
              <w:t>Сущность риска как управленческой категории. Понятие управления риском.</w:t>
            </w:r>
          </w:p>
        </w:tc>
        <w:tc>
          <w:tcPr>
            <w:tcW w:w="6804" w:type="dxa"/>
          </w:tcPr>
          <w:p w:rsidR="000D7819" w:rsidRPr="00092C77" w:rsidRDefault="000D7819" w:rsidP="001B0166">
            <w:pPr>
              <w:jc w:val="both"/>
            </w:pPr>
            <w:r w:rsidRPr="00DD59DF">
              <w:t>Понятие «риск»</w:t>
            </w:r>
            <w:r>
              <w:t>, сущность и содержание управления рисками. И</w:t>
            </w:r>
            <w:r w:rsidRPr="00DD59DF">
              <w:t>стория</w:t>
            </w:r>
            <w:r>
              <w:t xml:space="preserve"> развития исследования теории риска. </w:t>
            </w:r>
            <w:r w:rsidRPr="00DD59DF">
              <w:t>Основные термины, раскрывающие сущность риска.</w:t>
            </w:r>
            <w:r>
              <w:t xml:space="preserve"> Основные подходы к классификации рисков. </w:t>
            </w:r>
            <w:r w:rsidRPr="00717424">
              <w:t>Этапы управления риском.</w:t>
            </w:r>
            <w:r>
              <w:t>Основные причины возникновения рисков.</w:t>
            </w:r>
          </w:p>
        </w:tc>
      </w:tr>
      <w:tr w:rsidR="000D7819" w:rsidRPr="00092C77" w:rsidTr="001B0166">
        <w:trPr>
          <w:jc w:val="center"/>
        </w:trPr>
        <w:tc>
          <w:tcPr>
            <w:tcW w:w="426" w:type="dxa"/>
          </w:tcPr>
          <w:p w:rsidR="000D7819" w:rsidRDefault="000D7819" w:rsidP="001B0166">
            <w:pPr>
              <w:pStyle w:val="ListParagraph"/>
              <w:ind w:left="0"/>
              <w:jc w:val="center"/>
            </w:pPr>
            <w:r>
              <w:t>2.</w:t>
            </w:r>
          </w:p>
        </w:tc>
        <w:tc>
          <w:tcPr>
            <w:tcW w:w="2976" w:type="dxa"/>
          </w:tcPr>
          <w:p w:rsidR="000D7819" w:rsidRPr="00105559" w:rsidRDefault="000D7819" w:rsidP="00D77E3C">
            <w:r w:rsidRPr="00105559">
              <w:t>Система риск-менеджмента в современных организациях.</w:t>
            </w:r>
          </w:p>
        </w:tc>
        <w:tc>
          <w:tcPr>
            <w:tcW w:w="6804" w:type="dxa"/>
          </w:tcPr>
          <w:p w:rsidR="000D7819" w:rsidRPr="00785D4F" w:rsidRDefault="000D7819" w:rsidP="001B0166">
            <w:pPr>
              <w:jc w:val="both"/>
            </w:pPr>
            <w:r w:rsidRPr="00717424">
              <w:t>Понятие, цель и задачи риск-менеджмента</w:t>
            </w:r>
            <w:r>
              <w:t>. Функции риск менеджмента. Принципы риск-менеджмента. Развитие концепции риск-менеджмента. Общая схема управления риск-менеджмента.</w:t>
            </w:r>
          </w:p>
        </w:tc>
      </w:tr>
      <w:tr w:rsidR="000D7819" w:rsidRPr="00092C77" w:rsidTr="001B0166">
        <w:trPr>
          <w:jc w:val="center"/>
        </w:trPr>
        <w:tc>
          <w:tcPr>
            <w:tcW w:w="426" w:type="dxa"/>
          </w:tcPr>
          <w:p w:rsidR="000D7819" w:rsidRDefault="000D7819" w:rsidP="001B0166">
            <w:pPr>
              <w:pStyle w:val="ListParagraph"/>
              <w:ind w:left="0"/>
              <w:jc w:val="center"/>
            </w:pPr>
            <w:r>
              <w:t>3.</w:t>
            </w:r>
          </w:p>
        </w:tc>
        <w:tc>
          <w:tcPr>
            <w:tcW w:w="2976" w:type="dxa"/>
          </w:tcPr>
          <w:p w:rsidR="000D7819" w:rsidRPr="00105559" w:rsidRDefault="000D7819" w:rsidP="00D77E3C">
            <w:r w:rsidRPr="00105559">
              <w:t>Виды рисков. Законы и принципы управления рисками.</w:t>
            </w:r>
          </w:p>
        </w:tc>
        <w:tc>
          <w:tcPr>
            <w:tcW w:w="6804" w:type="dxa"/>
          </w:tcPr>
          <w:p w:rsidR="000D7819" w:rsidRPr="00785D4F" w:rsidRDefault="000D7819" w:rsidP="001B0166">
            <w:pPr>
              <w:jc w:val="both"/>
            </w:pPr>
            <w:r w:rsidRPr="00E559BA">
              <w:t>Особенности видовой классификации рисков по различным признакам.</w:t>
            </w:r>
            <w:r>
              <w:t xml:space="preserve"> Общие законы управления в применении к управлению рисками.</w:t>
            </w:r>
            <w:r w:rsidRPr="007A0FE7">
              <w:t>Специфические законы управления рисками: закон неизбежного риска, закон сочетания потенциальных потерь и выгод</w:t>
            </w:r>
            <w:r>
              <w:t>.</w:t>
            </w:r>
          </w:p>
        </w:tc>
      </w:tr>
      <w:tr w:rsidR="000D7819" w:rsidRPr="00092C77" w:rsidTr="001B0166">
        <w:trPr>
          <w:jc w:val="center"/>
        </w:trPr>
        <w:tc>
          <w:tcPr>
            <w:tcW w:w="426" w:type="dxa"/>
          </w:tcPr>
          <w:p w:rsidR="000D7819" w:rsidRDefault="000D7819" w:rsidP="001B0166">
            <w:pPr>
              <w:pStyle w:val="ListParagraph"/>
              <w:ind w:left="0"/>
              <w:jc w:val="center"/>
            </w:pPr>
            <w:r>
              <w:t>4.</w:t>
            </w:r>
          </w:p>
        </w:tc>
        <w:tc>
          <w:tcPr>
            <w:tcW w:w="2976" w:type="dxa"/>
          </w:tcPr>
          <w:p w:rsidR="000D7819" w:rsidRPr="00105559" w:rsidRDefault="000D7819" w:rsidP="00D77E3C">
            <w:r w:rsidRPr="00105559">
              <w:t>Идентификация, анализ, планирование реагирования на риски.</w:t>
            </w:r>
          </w:p>
        </w:tc>
        <w:tc>
          <w:tcPr>
            <w:tcW w:w="6804" w:type="dxa"/>
          </w:tcPr>
          <w:p w:rsidR="000D7819" w:rsidRPr="00785D4F" w:rsidRDefault="000D7819" w:rsidP="001B0166">
            <w:pPr>
              <w:jc w:val="both"/>
            </w:pPr>
            <w:r w:rsidRPr="00690AA9">
              <w:t>Особенности идентификации рисков</w:t>
            </w:r>
            <w:r>
              <w:t xml:space="preserve">. </w:t>
            </w:r>
            <w:r w:rsidRPr="00690AA9">
              <w:t>Виды анализа рисков.</w:t>
            </w:r>
            <w:r>
              <w:t xml:space="preserve"> Планирование реагирования на риски. </w:t>
            </w:r>
            <w:r w:rsidRPr="00690AA9">
              <w:t>Инструменты и методы процесса планирования реагирования на риски.Мониторинг и управление рисками</w:t>
            </w:r>
            <w:r>
              <w:t>.</w:t>
            </w:r>
          </w:p>
        </w:tc>
      </w:tr>
      <w:tr w:rsidR="000D7819" w:rsidRPr="00092C77" w:rsidTr="001B0166">
        <w:trPr>
          <w:jc w:val="center"/>
        </w:trPr>
        <w:tc>
          <w:tcPr>
            <w:tcW w:w="426" w:type="dxa"/>
          </w:tcPr>
          <w:p w:rsidR="000D7819" w:rsidRDefault="000D7819" w:rsidP="001B0166">
            <w:pPr>
              <w:pStyle w:val="ListParagraph"/>
              <w:ind w:left="0"/>
              <w:jc w:val="center"/>
            </w:pPr>
            <w:r>
              <w:t>5.</w:t>
            </w:r>
          </w:p>
        </w:tc>
        <w:tc>
          <w:tcPr>
            <w:tcW w:w="2976" w:type="dxa"/>
          </w:tcPr>
          <w:p w:rsidR="000D7819" w:rsidRPr="00105559" w:rsidRDefault="000D7819" w:rsidP="00D77E3C">
            <w:r w:rsidRPr="00105559">
              <w:t>Методы и методология управления рисками.</w:t>
            </w:r>
          </w:p>
        </w:tc>
        <w:tc>
          <w:tcPr>
            <w:tcW w:w="6804" w:type="dxa"/>
          </w:tcPr>
          <w:p w:rsidR="000D7819" w:rsidRPr="00785D4F" w:rsidRDefault="000D7819" w:rsidP="001B0166">
            <w:pPr>
              <w:jc w:val="both"/>
            </w:pPr>
            <w:r w:rsidRPr="0088600D">
              <w:t>Общая характеристика методов управления рисками</w:t>
            </w:r>
            <w:r>
              <w:t xml:space="preserve">. </w:t>
            </w:r>
            <w:r w:rsidRPr="0088600D">
              <w:t>Методы уклонения от риска</w:t>
            </w:r>
            <w:r>
              <w:t xml:space="preserve">. </w:t>
            </w:r>
            <w:r w:rsidRPr="0088600D">
              <w:t>Методы локализации риска</w:t>
            </w:r>
            <w:r>
              <w:t xml:space="preserve">. </w:t>
            </w:r>
            <w:r w:rsidRPr="0088600D">
              <w:t>Методы диссипации риска</w:t>
            </w:r>
            <w:r>
              <w:t xml:space="preserve">. </w:t>
            </w:r>
            <w:r w:rsidRPr="0088600D">
              <w:t>Методы компенсации риска</w:t>
            </w:r>
            <w:r>
              <w:t>. Абсолютные показатели методологии оценки рисков в условиях определённости и неопределённости.</w:t>
            </w:r>
          </w:p>
        </w:tc>
      </w:tr>
      <w:tr w:rsidR="000D7819" w:rsidRPr="00092C77" w:rsidTr="001B0166">
        <w:trPr>
          <w:jc w:val="center"/>
        </w:trPr>
        <w:tc>
          <w:tcPr>
            <w:tcW w:w="426" w:type="dxa"/>
          </w:tcPr>
          <w:p w:rsidR="000D7819" w:rsidRDefault="000D7819" w:rsidP="001B0166">
            <w:pPr>
              <w:pStyle w:val="ListParagraph"/>
              <w:ind w:left="0"/>
              <w:jc w:val="center"/>
            </w:pPr>
            <w:r>
              <w:t>6.</w:t>
            </w:r>
          </w:p>
        </w:tc>
        <w:tc>
          <w:tcPr>
            <w:tcW w:w="2976" w:type="dxa"/>
          </w:tcPr>
          <w:p w:rsidR="000D7819" w:rsidRPr="00105559" w:rsidRDefault="000D7819" w:rsidP="00D77E3C">
            <w:r w:rsidRPr="00105559">
              <w:t>Управление проектными рисками</w:t>
            </w:r>
          </w:p>
        </w:tc>
        <w:tc>
          <w:tcPr>
            <w:tcW w:w="6804" w:type="dxa"/>
          </w:tcPr>
          <w:p w:rsidR="000D7819" w:rsidRPr="00785D4F" w:rsidRDefault="000D7819" w:rsidP="001B0166">
            <w:pPr>
              <w:jc w:val="both"/>
            </w:pPr>
            <w:r w:rsidRPr="0088600D">
              <w:t>Понятие риска и неопределенности</w:t>
            </w:r>
            <w:r>
              <w:t xml:space="preserve"> в проектной деятельности.</w:t>
            </w:r>
            <w:r w:rsidRPr="00036EA6">
              <w:t>Классификация проектных рисков</w:t>
            </w:r>
            <w:r>
              <w:t xml:space="preserve">. </w:t>
            </w:r>
            <w:r w:rsidRPr="00036EA6">
              <w:t>Система управления проектными рисками</w:t>
            </w:r>
            <w:r>
              <w:t xml:space="preserve">. </w:t>
            </w:r>
            <w:r w:rsidRPr="00036EA6">
              <w:t>Основные подходы к оценке риска в проектах</w:t>
            </w:r>
            <w:r>
              <w:t xml:space="preserve">. </w:t>
            </w:r>
            <w:r w:rsidRPr="00036EA6">
              <w:t>Предупреждение проектного риска и уменьшение последствий</w:t>
            </w:r>
            <w:r>
              <w:t>.</w:t>
            </w:r>
          </w:p>
        </w:tc>
      </w:tr>
      <w:tr w:rsidR="000D7819" w:rsidRPr="00092C77" w:rsidTr="001B0166">
        <w:trPr>
          <w:jc w:val="center"/>
        </w:trPr>
        <w:tc>
          <w:tcPr>
            <w:tcW w:w="426" w:type="dxa"/>
          </w:tcPr>
          <w:p w:rsidR="000D7819" w:rsidRDefault="000D7819" w:rsidP="001B0166">
            <w:pPr>
              <w:pStyle w:val="ListParagraph"/>
              <w:ind w:left="0"/>
              <w:jc w:val="center"/>
            </w:pPr>
            <w:r>
              <w:t>7.</w:t>
            </w:r>
          </w:p>
        </w:tc>
        <w:tc>
          <w:tcPr>
            <w:tcW w:w="2976" w:type="dxa"/>
          </w:tcPr>
          <w:p w:rsidR="000D7819" w:rsidRPr="00105559" w:rsidRDefault="000D7819" w:rsidP="00D77E3C">
            <w:r w:rsidRPr="00105559">
              <w:t>Страхование и хеджирование рисков.</w:t>
            </w:r>
          </w:p>
        </w:tc>
        <w:tc>
          <w:tcPr>
            <w:tcW w:w="6804" w:type="dxa"/>
          </w:tcPr>
          <w:p w:rsidR="000D7819" w:rsidRPr="00785D4F" w:rsidRDefault="000D7819" w:rsidP="001B0166">
            <w:pPr>
              <w:jc w:val="both"/>
            </w:pPr>
            <w:r>
              <w:t xml:space="preserve">Сущность страхования рисков. </w:t>
            </w:r>
            <w:r w:rsidRPr="003B4C93">
              <w:t>Страхование как метод уп</w:t>
            </w:r>
            <w:r>
              <w:t xml:space="preserve">равления рисками на предприятии </w:t>
            </w:r>
            <w:r w:rsidRPr="003B4C93">
              <w:t>(организации).Основные характеристики страховых контрактов.</w:t>
            </w:r>
            <w:r w:rsidRPr="001D6162">
              <w:t>Преимущества и недостатки страхования рисков.</w:t>
            </w:r>
            <w:r>
              <w:t xml:space="preserve"> Виды хеджирования финансовых рисков.</w:t>
            </w:r>
          </w:p>
        </w:tc>
      </w:tr>
      <w:tr w:rsidR="000D7819" w:rsidRPr="00092C77" w:rsidTr="001B0166">
        <w:trPr>
          <w:jc w:val="center"/>
        </w:trPr>
        <w:tc>
          <w:tcPr>
            <w:tcW w:w="426" w:type="dxa"/>
          </w:tcPr>
          <w:p w:rsidR="000D7819" w:rsidRDefault="000D7819" w:rsidP="001B0166">
            <w:pPr>
              <w:pStyle w:val="ListParagraph"/>
              <w:ind w:left="0"/>
              <w:jc w:val="center"/>
            </w:pPr>
            <w:r>
              <w:t>8.</w:t>
            </w:r>
          </w:p>
        </w:tc>
        <w:tc>
          <w:tcPr>
            <w:tcW w:w="2976" w:type="dxa"/>
          </w:tcPr>
          <w:p w:rsidR="000D7819" w:rsidRDefault="000D7819" w:rsidP="00D77E3C">
            <w:r w:rsidRPr="00105559">
              <w:t>Программа управления рисками на предприятии.</w:t>
            </w:r>
          </w:p>
        </w:tc>
        <w:tc>
          <w:tcPr>
            <w:tcW w:w="6804" w:type="dxa"/>
          </w:tcPr>
          <w:p w:rsidR="000D7819" w:rsidRPr="00785D4F" w:rsidRDefault="000D7819" w:rsidP="001B0166">
            <w:pPr>
              <w:jc w:val="both"/>
            </w:pPr>
            <w:r w:rsidRPr="00036EA6">
              <w:t>Общие подходы к формированию программы управления рисками на предприятии</w:t>
            </w:r>
            <w:r>
              <w:t xml:space="preserve">. </w:t>
            </w:r>
            <w:r w:rsidRPr="00036EA6">
              <w:t>Этапы разработки программы  управления рисками</w:t>
            </w:r>
            <w:r>
              <w:t xml:space="preserve">. </w:t>
            </w:r>
            <w:r w:rsidRPr="00036EA6">
              <w:t>Оценка эффективности текущего управления рисками</w:t>
            </w:r>
            <w:r>
              <w:t>. П</w:t>
            </w:r>
            <w:r w:rsidRPr="003918BB">
              <w:t xml:space="preserve">онятие рисков в </w:t>
            </w:r>
            <w:r>
              <w:t xml:space="preserve">программе </w:t>
            </w:r>
            <w:r w:rsidRPr="003918BB">
              <w:t>стратегическо</w:t>
            </w:r>
            <w:r>
              <w:t>го</w:t>
            </w:r>
            <w:r w:rsidRPr="003918BB">
              <w:t xml:space="preserve"> планировани</w:t>
            </w:r>
            <w:r>
              <w:t>я</w:t>
            </w:r>
            <w:r w:rsidRPr="003918BB">
              <w:t xml:space="preserve"> развития предприятия</w:t>
            </w:r>
            <w:r>
              <w:t xml:space="preserve">. Программа </w:t>
            </w:r>
            <w:r w:rsidRPr="004B53FD">
              <w:t>стратегическ</w:t>
            </w:r>
            <w:r>
              <w:t>ого</w:t>
            </w:r>
            <w:r w:rsidRPr="004B53FD">
              <w:t xml:space="preserve"> анализ</w:t>
            </w:r>
            <w:r>
              <w:t>а</w:t>
            </w:r>
            <w:r w:rsidRPr="004B53FD">
              <w:t xml:space="preserve"> рисков предприятия</w:t>
            </w:r>
            <w:r>
              <w:t>.</w:t>
            </w:r>
          </w:p>
        </w:tc>
      </w:tr>
    </w:tbl>
    <w:p w:rsidR="000D7819" w:rsidRPr="00092C77" w:rsidRDefault="000D7819" w:rsidP="00092C77">
      <w:pPr>
        <w:jc w:val="center"/>
      </w:pPr>
    </w:p>
    <w:p w:rsidR="000D7819" w:rsidRDefault="000D7819" w:rsidP="00092C77">
      <w:pPr>
        <w:jc w:val="center"/>
        <w:rPr>
          <w:b/>
        </w:rPr>
      </w:pPr>
      <w:r w:rsidRPr="00784068">
        <w:rPr>
          <w:b/>
        </w:rPr>
        <w:t>4.2.2. Содержание практических занятий</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694"/>
        <w:gridCol w:w="2531"/>
        <w:gridCol w:w="6981"/>
      </w:tblGrid>
      <w:tr w:rsidR="000D7819" w:rsidRPr="00092C77" w:rsidTr="001B0166">
        <w:trPr>
          <w:jc w:val="center"/>
        </w:trPr>
        <w:tc>
          <w:tcPr>
            <w:tcW w:w="694" w:type="dxa"/>
          </w:tcPr>
          <w:p w:rsidR="000D7819" w:rsidRPr="001B0166" w:rsidRDefault="000D7819" w:rsidP="001B0166">
            <w:pPr>
              <w:jc w:val="center"/>
              <w:rPr>
                <w:b/>
              </w:rPr>
            </w:pPr>
            <w:r w:rsidRPr="001B0166">
              <w:rPr>
                <w:b/>
              </w:rPr>
              <w:t>№ п/п</w:t>
            </w:r>
          </w:p>
        </w:tc>
        <w:tc>
          <w:tcPr>
            <w:tcW w:w="2531" w:type="dxa"/>
          </w:tcPr>
          <w:p w:rsidR="000D7819" w:rsidRPr="001B0166" w:rsidRDefault="000D7819" w:rsidP="001B0166">
            <w:pPr>
              <w:jc w:val="center"/>
              <w:rPr>
                <w:b/>
              </w:rPr>
            </w:pPr>
            <w:r w:rsidRPr="001B0166">
              <w:rPr>
                <w:b/>
              </w:rPr>
              <w:t>Наименование темы (раздела) дисциплины</w:t>
            </w:r>
          </w:p>
        </w:tc>
        <w:tc>
          <w:tcPr>
            <w:tcW w:w="6981" w:type="dxa"/>
          </w:tcPr>
          <w:p w:rsidR="000D7819" w:rsidRPr="001B0166" w:rsidRDefault="000D7819" w:rsidP="001B0166">
            <w:pPr>
              <w:jc w:val="center"/>
              <w:rPr>
                <w:b/>
              </w:rPr>
            </w:pPr>
            <w:r w:rsidRPr="001B0166">
              <w:rPr>
                <w:b/>
              </w:rPr>
              <w:t>Содержание практического занятия</w:t>
            </w:r>
          </w:p>
        </w:tc>
      </w:tr>
      <w:tr w:rsidR="000D7819" w:rsidRPr="00092C77" w:rsidTr="001B0166">
        <w:trPr>
          <w:jc w:val="center"/>
        </w:trPr>
        <w:tc>
          <w:tcPr>
            <w:tcW w:w="694" w:type="dxa"/>
          </w:tcPr>
          <w:p w:rsidR="000D7819" w:rsidRPr="00784068" w:rsidRDefault="000D7819" w:rsidP="001B0166">
            <w:pPr>
              <w:jc w:val="center"/>
            </w:pPr>
            <w:r w:rsidRPr="00784068">
              <w:t>1.</w:t>
            </w:r>
          </w:p>
        </w:tc>
        <w:tc>
          <w:tcPr>
            <w:tcW w:w="2531" w:type="dxa"/>
          </w:tcPr>
          <w:p w:rsidR="000D7819" w:rsidRPr="00E6719B" w:rsidRDefault="000D7819" w:rsidP="001B0166">
            <w:pPr>
              <w:jc w:val="both"/>
            </w:pPr>
            <w:r w:rsidRPr="00DD59DF">
              <w:t>Сущность риска как управленческой категории. Понятие управления риском.</w:t>
            </w:r>
          </w:p>
        </w:tc>
        <w:tc>
          <w:tcPr>
            <w:tcW w:w="6981" w:type="dxa"/>
          </w:tcPr>
          <w:p w:rsidR="000D7819" w:rsidRDefault="000D7819" w:rsidP="001B0166">
            <w:pPr>
              <w:jc w:val="both"/>
            </w:pPr>
            <w:r>
              <w:t xml:space="preserve">1. </w:t>
            </w:r>
            <w:r w:rsidRPr="00DD59DF">
              <w:t>Понятие «риск», сущность и содержание управления рисками.</w:t>
            </w:r>
          </w:p>
          <w:p w:rsidR="000D7819" w:rsidRDefault="000D7819" w:rsidP="001B0166">
            <w:pPr>
              <w:jc w:val="both"/>
            </w:pPr>
            <w:r>
              <w:t>2.</w:t>
            </w:r>
            <w:r w:rsidRPr="00DD59DF">
              <w:t xml:space="preserve"> История развития исследования теории риска. </w:t>
            </w:r>
          </w:p>
          <w:p w:rsidR="000D7819" w:rsidRDefault="000D7819" w:rsidP="001B0166">
            <w:pPr>
              <w:jc w:val="both"/>
            </w:pPr>
            <w:r>
              <w:t xml:space="preserve">3. </w:t>
            </w:r>
            <w:r w:rsidRPr="00DD59DF">
              <w:t xml:space="preserve">Основные термины, раскрывающие сущность риска. </w:t>
            </w:r>
          </w:p>
          <w:p w:rsidR="000D7819" w:rsidRDefault="000D7819" w:rsidP="001B0166">
            <w:pPr>
              <w:jc w:val="both"/>
            </w:pPr>
            <w:r>
              <w:t xml:space="preserve">4. </w:t>
            </w:r>
            <w:r w:rsidRPr="00DD59DF">
              <w:t xml:space="preserve">Основные подходы к классификации рисков. </w:t>
            </w:r>
          </w:p>
          <w:p w:rsidR="000D7819" w:rsidRDefault="000D7819" w:rsidP="001B0166">
            <w:pPr>
              <w:jc w:val="both"/>
            </w:pPr>
            <w:r>
              <w:t xml:space="preserve">5. </w:t>
            </w:r>
            <w:r w:rsidRPr="00717424">
              <w:t>Этапы управления риском.</w:t>
            </w:r>
          </w:p>
          <w:p w:rsidR="000D7819" w:rsidRPr="00443766" w:rsidRDefault="000D7819" w:rsidP="001B0166">
            <w:pPr>
              <w:jc w:val="both"/>
            </w:pPr>
            <w:r>
              <w:t xml:space="preserve">6. </w:t>
            </w:r>
            <w:r w:rsidRPr="00DD59DF">
              <w:t>Основные причины возникновения рисков.</w:t>
            </w:r>
          </w:p>
        </w:tc>
      </w:tr>
      <w:tr w:rsidR="000D7819" w:rsidRPr="00092C77" w:rsidTr="001B0166">
        <w:trPr>
          <w:jc w:val="center"/>
        </w:trPr>
        <w:tc>
          <w:tcPr>
            <w:tcW w:w="694" w:type="dxa"/>
          </w:tcPr>
          <w:p w:rsidR="000D7819" w:rsidRPr="00784068" w:rsidRDefault="000D7819" w:rsidP="001B0166">
            <w:pPr>
              <w:jc w:val="center"/>
            </w:pPr>
            <w:r>
              <w:t>2.</w:t>
            </w:r>
          </w:p>
        </w:tc>
        <w:tc>
          <w:tcPr>
            <w:tcW w:w="2531" w:type="dxa"/>
          </w:tcPr>
          <w:p w:rsidR="000D7819" w:rsidRPr="001B0166" w:rsidRDefault="000D7819" w:rsidP="001B0166">
            <w:pPr>
              <w:jc w:val="both"/>
              <w:rPr>
                <w:b/>
              </w:rPr>
            </w:pPr>
            <w:r w:rsidRPr="00DD59DF">
              <w:t>Система риск-менеджмента в современных организациях.</w:t>
            </w:r>
          </w:p>
        </w:tc>
        <w:tc>
          <w:tcPr>
            <w:tcW w:w="6981" w:type="dxa"/>
          </w:tcPr>
          <w:p w:rsidR="000D7819" w:rsidRDefault="000D7819" w:rsidP="001B0166">
            <w:pPr>
              <w:jc w:val="both"/>
            </w:pPr>
            <w:r>
              <w:t xml:space="preserve">1. </w:t>
            </w:r>
            <w:r w:rsidRPr="00CE703B">
              <w:t xml:space="preserve">Понятие, цель и задачи риск-менеджмента. </w:t>
            </w:r>
          </w:p>
          <w:p w:rsidR="000D7819" w:rsidRDefault="000D7819" w:rsidP="001B0166">
            <w:pPr>
              <w:jc w:val="both"/>
            </w:pPr>
            <w:r>
              <w:t xml:space="preserve">2. </w:t>
            </w:r>
            <w:r w:rsidRPr="00CE703B">
              <w:t xml:space="preserve">Функции риск менеджмента. </w:t>
            </w:r>
          </w:p>
          <w:p w:rsidR="000D7819" w:rsidRDefault="000D7819" w:rsidP="001B0166">
            <w:pPr>
              <w:jc w:val="both"/>
            </w:pPr>
            <w:r>
              <w:t xml:space="preserve">3. </w:t>
            </w:r>
            <w:r w:rsidRPr="00CE703B">
              <w:t xml:space="preserve">Принципы риск-менеджмента. </w:t>
            </w:r>
          </w:p>
          <w:p w:rsidR="000D7819" w:rsidRDefault="000D7819" w:rsidP="001B0166">
            <w:pPr>
              <w:jc w:val="both"/>
            </w:pPr>
            <w:r>
              <w:t xml:space="preserve">4. </w:t>
            </w:r>
            <w:r w:rsidRPr="00CE703B">
              <w:t xml:space="preserve">Развитие концепции риск-менеджмента. </w:t>
            </w:r>
          </w:p>
          <w:p w:rsidR="000D7819" w:rsidRPr="00913072" w:rsidRDefault="000D7819" w:rsidP="001B0166">
            <w:pPr>
              <w:jc w:val="both"/>
            </w:pPr>
            <w:r>
              <w:t xml:space="preserve">5. </w:t>
            </w:r>
            <w:r w:rsidRPr="00CE703B">
              <w:t>Общая схема управления риск-менеджмента.</w:t>
            </w:r>
          </w:p>
        </w:tc>
      </w:tr>
      <w:tr w:rsidR="000D7819" w:rsidRPr="00092C77" w:rsidTr="001B0166">
        <w:trPr>
          <w:jc w:val="center"/>
        </w:trPr>
        <w:tc>
          <w:tcPr>
            <w:tcW w:w="694" w:type="dxa"/>
          </w:tcPr>
          <w:p w:rsidR="000D7819" w:rsidRDefault="000D7819" w:rsidP="001B0166">
            <w:pPr>
              <w:jc w:val="center"/>
            </w:pPr>
            <w:r>
              <w:t>3.</w:t>
            </w:r>
          </w:p>
        </w:tc>
        <w:tc>
          <w:tcPr>
            <w:tcW w:w="2531" w:type="dxa"/>
          </w:tcPr>
          <w:p w:rsidR="000D7819" w:rsidRPr="00647172" w:rsidRDefault="000D7819" w:rsidP="00D77E3C">
            <w:r w:rsidRPr="00647172">
              <w:t>Виды рисков. Законы и принципы управления рисками.</w:t>
            </w:r>
          </w:p>
        </w:tc>
        <w:tc>
          <w:tcPr>
            <w:tcW w:w="6981" w:type="dxa"/>
          </w:tcPr>
          <w:p w:rsidR="000D7819" w:rsidRDefault="000D7819" w:rsidP="001B0166">
            <w:pPr>
              <w:jc w:val="both"/>
            </w:pPr>
            <w:r>
              <w:t>1. Особенности видовой классификации рисков по различным признакам.</w:t>
            </w:r>
          </w:p>
          <w:p w:rsidR="000D7819" w:rsidRDefault="000D7819" w:rsidP="001B0166">
            <w:pPr>
              <w:jc w:val="both"/>
            </w:pPr>
            <w:r>
              <w:t xml:space="preserve">2. </w:t>
            </w:r>
            <w:r w:rsidRPr="00E559BA">
              <w:t>Общие законы управления в применении к управлению рисками.</w:t>
            </w:r>
          </w:p>
          <w:p w:rsidR="000D7819" w:rsidRDefault="000D7819" w:rsidP="001B0166">
            <w:pPr>
              <w:jc w:val="both"/>
            </w:pPr>
            <w:r>
              <w:t>3. Специфические законы управления рисками.</w:t>
            </w:r>
          </w:p>
          <w:p w:rsidR="000D7819" w:rsidRDefault="000D7819" w:rsidP="001B0166">
            <w:pPr>
              <w:jc w:val="both"/>
            </w:pPr>
            <w:r>
              <w:t>4. Закон неизбежного риска.</w:t>
            </w:r>
          </w:p>
          <w:p w:rsidR="000D7819" w:rsidRDefault="000D7819" w:rsidP="001B0166">
            <w:pPr>
              <w:jc w:val="both"/>
            </w:pPr>
            <w:r>
              <w:t>5. Закон сочетания потенциальных потерь и выгод.</w:t>
            </w:r>
          </w:p>
        </w:tc>
      </w:tr>
      <w:tr w:rsidR="000D7819" w:rsidRPr="00092C77" w:rsidTr="001B0166">
        <w:trPr>
          <w:jc w:val="center"/>
        </w:trPr>
        <w:tc>
          <w:tcPr>
            <w:tcW w:w="694" w:type="dxa"/>
          </w:tcPr>
          <w:p w:rsidR="000D7819" w:rsidRDefault="000D7819" w:rsidP="001B0166">
            <w:pPr>
              <w:jc w:val="center"/>
            </w:pPr>
            <w:r>
              <w:t>4.</w:t>
            </w:r>
          </w:p>
        </w:tc>
        <w:tc>
          <w:tcPr>
            <w:tcW w:w="2531" w:type="dxa"/>
          </w:tcPr>
          <w:p w:rsidR="000D7819" w:rsidRPr="00647172" w:rsidRDefault="000D7819" w:rsidP="00D77E3C">
            <w:r w:rsidRPr="00647172">
              <w:t>Идентификация, анализ, планирование реагирования на риски.</w:t>
            </w:r>
          </w:p>
        </w:tc>
        <w:tc>
          <w:tcPr>
            <w:tcW w:w="6981" w:type="dxa"/>
          </w:tcPr>
          <w:p w:rsidR="000D7819" w:rsidRDefault="000D7819" w:rsidP="001B0166">
            <w:pPr>
              <w:jc w:val="both"/>
            </w:pPr>
            <w:r>
              <w:t>1. Особенности идентификации рисков.</w:t>
            </w:r>
          </w:p>
          <w:p w:rsidR="000D7819" w:rsidRDefault="000D7819" w:rsidP="001B0166">
            <w:pPr>
              <w:jc w:val="both"/>
            </w:pPr>
            <w:r>
              <w:t>2. Виды анализа рисков.</w:t>
            </w:r>
          </w:p>
          <w:p w:rsidR="000D7819" w:rsidRDefault="000D7819" w:rsidP="001B0166">
            <w:pPr>
              <w:jc w:val="both"/>
            </w:pPr>
            <w:r>
              <w:t>3. Планирование реагирования на риски.</w:t>
            </w:r>
          </w:p>
          <w:p w:rsidR="000D7819" w:rsidRPr="001B0166" w:rsidRDefault="000D7819" w:rsidP="001B0166">
            <w:pPr>
              <w:jc w:val="both"/>
              <w:rPr>
                <w:bCs/>
                <w:lang w:eastAsia="uk-UA"/>
              </w:rPr>
            </w:pPr>
            <w:r>
              <w:t xml:space="preserve">4. </w:t>
            </w:r>
            <w:r w:rsidRPr="001B0166">
              <w:rPr>
                <w:bCs/>
                <w:lang w:eastAsia="uk-UA"/>
              </w:rPr>
              <w:t>Инструменты и методы процесса планирования реагирования на риски.</w:t>
            </w:r>
          </w:p>
          <w:p w:rsidR="000D7819" w:rsidRPr="002D50CB" w:rsidRDefault="000D7819" w:rsidP="001B0166">
            <w:pPr>
              <w:jc w:val="both"/>
            </w:pPr>
            <w:r w:rsidRPr="001B0166">
              <w:rPr>
                <w:bCs/>
                <w:lang w:eastAsia="uk-UA"/>
              </w:rPr>
              <w:t>5. Мониторинг и управление рисками.</w:t>
            </w:r>
          </w:p>
        </w:tc>
      </w:tr>
      <w:tr w:rsidR="000D7819" w:rsidRPr="00092C77" w:rsidTr="001B0166">
        <w:trPr>
          <w:jc w:val="center"/>
        </w:trPr>
        <w:tc>
          <w:tcPr>
            <w:tcW w:w="694" w:type="dxa"/>
          </w:tcPr>
          <w:p w:rsidR="000D7819" w:rsidRDefault="000D7819" w:rsidP="001B0166">
            <w:pPr>
              <w:jc w:val="center"/>
            </w:pPr>
            <w:r>
              <w:t>5.</w:t>
            </w:r>
          </w:p>
        </w:tc>
        <w:tc>
          <w:tcPr>
            <w:tcW w:w="2531" w:type="dxa"/>
          </w:tcPr>
          <w:p w:rsidR="000D7819" w:rsidRPr="00647172" w:rsidRDefault="000D7819" w:rsidP="00D77E3C">
            <w:r w:rsidRPr="00647172">
              <w:t>Методы и методология управления рисками.</w:t>
            </w:r>
          </w:p>
        </w:tc>
        <w:tc>
          <w:tcPr>
            <w:tcW w:w="6981" w:type="dxa"/>
          </w:tcPr>
          <w:p w:rsidR="000D7819" w:rsidRDefault="000D7819" w:rsidP="001B0166">
            <w:pPr>
              <w:jc w:val="both"/>
            </w:pPr>
            <w:r>
              <w:t xml:space="preserve">1. </w:t>
            </w:r>
            <w:r w:rsidRPr="0088600D">
              <w:t xml:space="preserve">Общая характеристика методов управления рисками. </w:t>
            </w:r>
          </w:p>
          <w:p w:rsidR="000D7819" w:rsidRDefault="000D7819" w:rsidP="001B0166">
            <w:pPr>
              <w:jc w:val="both"/>
            </w:pPr>
            <w:r>
              <w:t xml:space="preserve">2. </w:t>
            </w:r>
            <w:r w:rsidRPr="0088600D">
              <w:t xml:space="preserve">Методы уклонения от риска. </w:t>
            </w:r>
          </w:p>
          <w:p w:rsidR="000D7819" w:rsidRDefault="000D7819" w:rsidP="001B0166">
            <w:pPr>
              <w:jc w:val="both"/>
            </w:pPr>
            <w:r>
              <w:t xml:space="preserve">3. </w:t>
            </w:r>
            <w:r w:rsidRPr="0088600D">
              <w:t xml:space="preserve">Методы локализации риска. </w:t>
            </w:r>
          </w:p>
          <w:p w:rsidR="000D7819" w:rsidRDefault="000D7819" w:rsidP="001B0166">
            <w:pPr>
              <w:jc w:val="both"/>
            </w:pPr>
            <w:r>
              <w:t xml:space="preserve">4. </w:t>
            </w:r>
            <w:r w:rsidRPr="0088600D">
              <w:t xml:space="preserve">Методы диссипации риска. </w:t>
            </w:r>
          </w:p>
          <w:p w:rsidR="000D7819" w:rsidRDefault="000D7819" w:rsidP="001B0166">
            <w:pPr>
              <w:jc w:val="both"/>
            </w:pPr>
            <w:r>
              <w:t xml:space="preserve">5. </w:t>
            </w:r>
            <w:r w:rsidRPr="0088600D">
              <w:t xml:space="preserve">Методы компенсации риска. </w:t>
            </w:r>
          </w:p>
          <w:p w:rsidR="000D7819" w:rsidRPr="002D50CB" w:rsidRDefault="000D7819" w:rsidP="001B0166">
            <w:pPr>
              <w:jc w:val="both"/>
            </w:pPr>
            <w:r>
              <w:t xml:space="preserve">6. </w:t>
            </w:r>
            <w:r w:rsidRPr="0088600D">
              <w:t>Абсолютные показатели методологии оценки рисков в условиях определённости.</w:t>
            </w:r>
          </w:p>
        </w:tc>
      </w:tr>
      <w:tr w:rsidR="000D7819" w:rsidRPr="00092C77" w:rsidTr="001B0166">
        <w:trPr>
          <w:jc w:val="center"/>
        </w:trPr>
        <w:tc>
          <w:tcPr>
            <w:tcW w:w="694" w:type="dxa"/>
          </w:tcPr>
          <w:p w:rsidR="000D7819" w:rsidRDefault="000D7819" w:rsidP="001B0166">
            <w:pPr>
              <w:jc w:val="center"/>
            </w:pPr>
            <w:r>
              <w:t>6.</w:t>
            </w:r>
          </w:p>
        </w:tc>
        <w:tc>
          <w:tcPr>
            <w:tcW w:w="2531" w:type="dxa"/>
          </w:tcPr>
          <w:p w:rsidR="000D7819" w:rsidRPr="00647172" w:rsidRDefault="000D7819" w:rsidP="00D77E3C">
            <w:r w:rsidRPr="00647172">
              <w:t>Управление проектными рисками</w:t>
            </w:r>
          </w:p>
        </w:tc>
        <w:tc>
          <w:tcPr>
            <w:tcW w:w="6981" w:type="dxa"/>
          </w:tcPr>
          <w:p w:rsidR="000D7819" w:rsidRDefault="000D7819" w:rsidP="001B0166">
            <w:pPr>
              <w:jc w:val="both"/>
            </w:pPr>
            <w:r>
              <w:t xml:space="preserve">1. </w:t>
            </w:r>
            <w:r w:rsidRPr="0088600D">
              <w:t>Понятие риска и неопределенности в проектной деятельности.</w:t>
            </w:r>
          </w:p>
          <w:p w:rsidR="000D7819" w:rsidRDefault="000D7819" w:rsidP="001B0166">
            <w:pPr>
              <w:jc w:val="both"/>
            </w:pPr>
            <w:r>
              <w:t xml:space="preserve">2. </w:t>
            </w:r>
            <w:r w:rsidRPr="00036EA6">
              <w:t>Классификация проектных рисков</w:t>
            </w:r>
            <w:r>
              <w:t>.</w:t>
            </w:r>
          </w:p>
          <w:p w:rsidR="000D7819" w:rsidRDefault="000D7819" w:rsidP="001B0166">
            <w:pPr>
              <w:jc w:val="both"/>
            </w:pPr>
            <w:r>
              <w:t xml:space="preserve">3. </w:t>
            </w:r>
            <w:r w:rsidRPr="00036EA6">
              <w:t>Система управления проектными рисками</w:t>
            </w:r>
            <w:r>
              <w:t>.</w:t>
            </w:r>
          </w:p>
          <w:p w:rsidR="000D7819" w:rsidRDefault="000D7819" w:rsidP="001B0166">
            <w:pPr>
              <w:jc w:val="both"/>
            </w:pPr>
            <w:r>
              <w:t xml:space="preserve">4. </w:t>
            </w:r>
            <w:r w:rsidRPr="00036EA6">
              <w:t>Основные подходы к оценке риска</w:t>
            </w:r>
            <w:r>
              <w:t xml:space="preserve"> в проектах.</w:t>
            </w:r>
          </w:p>
          <w:p w:rsidR="000D7819" w:rsidRPr="00425421" w:rsidRDefault="000D7819" w:rsidP="001B0166">
            <w:pPr>
              <w:jc w:val="both"/>
            </w:pPr>
            <w:r>
              <w:t>5. Предупреждение проектного риска и уменьшение последствий.</w:t>
            </w:r>
          </w:p>
        </w:tc>
      </w:tr>
      <w:tr w:rsidR="000D7819" w:rsidRPr="00092C77" w:rsidTr="001B0166">
        <w:trPr>
          <w:jc w:val="center"/>
        </w:trPr>
        <w:tc>
          <w:tcPr>
            <w:tcW w:w="694" w:type="dxa"/>
          </w:tcPr>
          <w:p w:rsidR="000D7819" w:rsidRDefault="000D7819" w:rsidP="001B0166">
            <w:pPr>
              <w:jc w:val="center"/>
            </w:pPr>
            <w:r>
              <w:t>7.</w:t>
            </w:r>
          </w:p>
        </w:tc>
        <w:tc>
          <w:tcPr>
            <w:tcW w:w="2531" w:type="dxa"/>
          </w:tcPr>
          <w:p w:rsidR="000D7819" w:rsidRPr="00647172" w:rsidRDefault="000D7819" w:rsidP="00D77E3C">
            <w:r w:rsidRPr="00647172">
              <w:t>Страхование и хеджирование рисков.</w:t>
            </w:r>
          </w:p>
        </w:tc>
        <w:tc>
          <w:tcPr>
            <w:tcW w:w="6981" w:type="dxa"/>
          </w:tcPr>
          <w:p w:rsidR="000D7819" w:rsidRDefault="000D7819" w:rsidP="001B0166">
            <w:pPr>
              <w:jc w:val="both"/>
            </w:pPr>
            <w:r>
              <w:t xml:space="preserve">1. </w:t>
            </w:r>
            <w:r w:rsidRPr="003B4C93">
              <w:t>Сущность страхования рисков.</w:t>
            </w:r>
          </w:p>
          <w:p w:rsidR="000D7819" w:rsidRDefault="000D7819" w:rsidP="001B0166">
            <w:pPr>
              <w:jc w:val="both"/>
            </w:pPr>
            <w:r>
              <w:t xml:space="preserve">2. </w:t>
            </w:r>
            <w:r w:rsidRPr="003B4C93">
              <w:t xml:space="preserve">Страхование как метод управления рисками </w:t>
            </w:r>
            <w:r>
              <w:t>на предприятии        (организации).</w:t>
            </w:r>
          </w:p>
          <w:p w:rsidR="000D7819" w:rsidRDefault="000D7819" w:rsidP="001B0166">
            <w:pPr>
              <w:jc w:val="both"/>
            </w:pPr>
            <w:r>
              <w:t>3. Основные характеристики страховых контрактов.</w:t>
            </w:r>
          </w:p>
          <w:p w:rsidR="000D7819" w:rsidRDefault="000D7819" w:rsidP="001B0166">
            <w:pPr>
              <w:jc w:val="both"/>
            </w:pPr>
            <w:r>
              <w:t>4. Преимущества и недостатки страхования рисков.</w:t>
            </w:r>
          </w:p>
          <w:p w:rsidR="000D7819" w:rsidRPr="00425421" w:rsidRDefault="000D7819" w:rsidP="001B0166">
            <w:pPr>
              <w:jc w:val="both"/>
            </w:pPr>
            <w:r>
              <w:t>5. Виды хеджирования финансовых рисков.</w:t>
            </w:r>
          </w:p>
        </w:tc>
      </w:tr>
      <w:tr w:rsidR="000D7819" w:rsidRPr="00092C77" w:rsidTr="001B0166">
        <w:trPr>
          <w:jc w:val="center"/>
        </w:trPr>
        <w:tc>
          <w:tcPr>
            <w:tcW w:w="694" w:type="dxa"/>
          </w:tcPr>
          <w:p w:rsidR="000D7819" w:rsidRDefault="000D7819" w:rsidP="001B0166">
            <w:pPr>
              <w:jc w:val="center"/>
            </w:pPr>
            <w:r>
              <w:t>8.</w:t>
            </w:r>
          </w:p>
        </w:tc>
        <w:tc>
          <w:tcPr>
            <w:tcW w:w="2531" w:type="dxa"/>
          </w:tcPr>
          <w:p w:rsidR="000D7819" w:rsidRDefault="000D7819" w:rsidP="00D77E3C">
            <w:r w:rsidRPr="00647172">
              <w:t>Программа управления рисками на предприятии.</w:t>
            </w:r>
          </w:p>
        </w:tc>
        <w:tc>
          <w:tcPr>
            <w:tcW w:w="6981" w:type="dxa"/>
          </w:tcPr>
          <w:p w:rsidR="000D7819" w:rsidRDefault="000D7819" w:rsidP="001B0166">
            <w:pPr>
              <w:jc w:val="both"/>
            </w:pPr>
            <w:r>
              <w:t xml:space="preserve">1. </w:t>
            </w:r>
            <w:r w:rsidRPr="00036EA6">
              <w:t xml:space="preserve">Общие подходы к формированию программы управления рисками на предприятии. </w:t>
            </w:r>
          </w:p>
          <w:p w:rsidR="000D7819" w:rsidRDefault="000D7819" w:rsidP="001B0166">
            <w:pPr>
              <w:jc w:val="both"/>
            </w:pPr>
            <w:r>
              <w:t xml:space="preserve">2. </w:t>
            </w:r>
            <w:r w:rsidRPr="00036EA6">
              <w:t xml:space="preserve">Этапы разработки программы  управления рисками. </w:t>
            </w:r>
          </w:p>
          <w:p w:rsidR="000D7819" w:rsidRDefault="000D7819" w:rsidP="001B0166">
            <w:pPr>
              <w:jc w:val="both"/>
            </w:pPr>
            <w:r>
              <w:t xml:space="preserve">3. </w:t>
            </w:r>
            <w:r w:rsidRPr="00036EA6">
              <w:t>Оценка эффективности текущего управления рисками.</w:t>
            </w:r>
          </w:p>
          <w:p w:rsidR="000D7819" w:rsidRDefault="000D7819" w:rsidP="001B0166">
            <w:pPr>
              <w:jc w:val="both"/>
            </w:pPr>
            <w:r>
              <w:t xml:space="preserve">4. </w:t>
            </w:r>
            <w:r w:rsidRPr="004B53FD">
              <w:t>Понятие рисков в программе стратегического планирования развития предприятия.</w:t>
            </w:r>
          </w:p>
          <w:p w:rsidR="000D7819" w:rsidRPr="00425421" w:rsidRDefault="000D7819" w:rsidP="001B0166">
            <w:pPr>
              <w:jc w:val="both"/>
            </w:pPr>
            <w:r>
              <w:t xml:space="preserve">5. </w:t>
            </w:r>
            <w:r w:rsidRPr="004B53FD">
              <w:t>Программа стратегического анализа рисков предприятия.</w:t>
            </w:r>
          </w:p>
        </w:tc>
      </w:tr>
    </w:tbl>
    <w:p w:rsidR="000D7819" w:rsidRDefault="000D7819" w:rsidP="00092C77">
      <w:pPr>
        <w:jc w:val="center"/>
      </w:pPr>
    </w:p>
    <w:p w:rsidR="000D7819" w:rsidRDefault="000D7819" w:rsidP="00092C77">
      <w:pPr>
        <w:jc w:val="center"/>
        <w:rPr>
          <w:b/>
        </w:rPr>
      </w:pPr>
      <w:r w:rsidRPr="001F0EBE">
        <w:rPr>
          <w:b/>
        </w:rPr>
        <w:t>4.2.3. Содержание самостоятельной работы</w:t>
      </w:r>
    </w:p>
    <w:tbl>
      <w:tblPr>
        <w:tblW w:w="1020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710"/>
        <w:gridCol w:w="2551"/>
        <w:gridCol w:w="6946"/>
      </w:tblGrid>
      <w:tr w:rsidR="000D7819" w:rsidTr="001B0166">
        <w:tc>
          <w:tcPr>
            <w:tcW w:w="710" w:type="dxa"/>
          </w:tcPr>
          <w:p w:rsidR="000D7819" w:rsidRPr="001B0166" w:rsidRDefault="000D7819" w:rsidP="001B0166">
            <w:pPr>
              <w:jc w:val="center"/>
              <w:rPr>
                <w:b/>
              </w:rPr>
            </w:pPr>
            <w:r w:rsidRPr="001B0166">
              <w:rPr>
                <w:b/>
              </w:rPr>
              <w:t>№ п/п</w:t>
            </w:r>
          </w:p>
        </w:tc>
        <w:tc>
          <w:tcPr>
            <w:tcW w:w="2551" w:type="dxa"/>
          </w:tcPr>
          <w:p w:rsidR="000D7819" w:rsidRPr="001B0166" w:rsidRDefault="000D7819" w:rsidP="001B0166">
            <w:pPr>
              <w:jc w:val="center"/>
              <w:rPr>
                <w:b/>
              </w:rPr>
            </w:pPr>
            <w:r w:rsidRPr="001B0166">
              <w:rPr>
                <w:b/>
              </w:rPr>
              <w:t>Наименование темы (раздела) дисциплины</w:t>
            </w:r>
          </w:p>
        </w:tc>
        <w:tc>
          <w:tcPr>
            <w:tcW w:w="6946" w:type="dxa"/>
          </w:tcPr>
          <w:p w:rsidR="000D7819" w:rsidRPr="001B0166" w:rsidRDefault="000D7819" w:rsidP="001B0166">
            <w:pPr>
              <w:jc w:val="center"/>
              <w:rPr>
                <w:b/>
              </w:rPr>
            </w:pPr>
            <w:r w:rsidRPr="001B0166">
              <w:rPr>
                <w:b/>
              </w:rPr>
              <w:t>Формы и тематика самостоятельной работы</w:t>
            </w:r>
          </w:p>
        </w:tc>
      </w:tr>
      <w:tr w:rsidR="000D7819" w:rsidTr="001B0166">
        <w:tc>
          <w:tcPr>
            <w:tcW w:w="710" w:type="dxa"/>
          </w:tcPr>
          <w:p w:rsidR="000D7819" w:rsidRDefault="000D7819" w:rsidP="001B0166">
            <w:pPr>
              <w:jc w:val="center"/>
            </w:pPr>
            <w:r>
              <w:t>1.</w:t>
            </w:r>
          </w:p>
        </w:tc>
        <w:tc>
          <w:tcPr>
            <w:tcW w:w="2551" w:type="dxa"/>
          </w:tcPr>
          <w:p w:rsidR="000D7819" w:rsidRDefault="000D7819" w:rsidP="001B0166">
            <w:pPr>
              <w:jc w:val="both"/>
            </w:pPr>
            <w:r w:rsidRPr="00DD59DF">
              <w:t>Сущность риска как управленческой категории. Понятие управления риском.</w:t>
            </w:r>
          </w:p>
        </w:tc>
        <w:tc>
          <w:tcPr>
            <w:tcW w:w="6946" w:type="dxa"/>
          </w:tcPr>
          <w:p w:rsidR="000D7819" w:rsidRDefault="000D7819" w:rsidP="001B0166">
            <w:pPr>
              <w:jc w:val="both"/>
            </w:pPr>
            <w:r w:rsidRPr="00DD59DF">
              <w:t>Риск как экономическая категория</w:t>
            </w:r>
            <w:r>
              <w:t xml:space="preserve">. </w:t>
            </w:r>
            <w:r w:rsidRPr="00DD59DF">
              <w:t>Риск, неопределенность и вероятность</w:t>
            </w:r>
            <w:r>
              <w:t xml:space="preserve">. </w:t>
            </w:r>
            <w:r w:rsidRPr="00DD59DF">
              <w:t>Величина риска и прибыль</w:t>
            </w:r>
            <w:r>
              <w:t xml:space="preserve">. </w:t>
            </w:r>
            <w:r w:rsidRPr="00DD59DF">
              <w:t>Определение экономического риска</w:t>
            </w:r>
            <w:r>
              <w:t xml:space="preserve">. </w:t>
            </w:r>
            <w:r w:rsidRPr="00DD59DF">
              <w:t>Классификация рисков по видам потерь</w:t>
            </w:r>
            <w:r>
              <w:t>.</w:t>
            </w:r>
          </w:p>
          <w:p w:rsidR="000D7819" w:rsidRDefault="000D7819" w:rsidP="001B0166">
            <w:pPr>
              <w:spacing w:line="120" w:lineRule="auto"/>
              <w:jc w:val="both"/>
            </w:pPr>
          </w:p>
          <w:p w:rsidR="000D7819" w:rsidRDefault="000D7819" w:rsidP="001B0166">
            <w:pPr>
              <w:jc w:val="both"/>
            </w:pPr>
            <w:r>
              <w:t>Реферирование литературы</w:t>
            </w:r>
          </w:p>
          <w:p w:rsidR="000D7819" w:rsidRDefault="000D7819" w:rsidP="001B0166">
            <w:pPr>
              <w:jc w:val="both"/>
            </w:pPr>
            <w:r>
              <w:t>Работа со справочными материалами</w:t>
            </w:r>
          </w:p>
          <w:p w:rsidR="000D7819" w:rsidRDefault="000D7819" w:rsidP="001B0166">
            <w:pPr>
              <w:jc w:val="both"/>
            </w:pPr>
            <w:r>
              <w:t>Работа с Интернет-ресурсами</w:t>
            </w:r>
          </w:p>
          <w:p w:rsidR="000D7819" w:rsidRDefault="000D7819" w:rsidP="001B0166">
            <w:pPr>
              <w:jc w:val="both"/>
            </w:pPr>
            <w:r>
              <w:t>Индивидуальные творческие задания</w:t>
            </w:r>
          </w:p>
          <w:p w:rsidR="000D7819" w:rsidRDefault="000D7819" w:rsidP="001B0166">
            <w:pPr>
              <w:jc w:val="both"/>
            </w:pPr>
            <w:r>
              <w:t>Подготовка презентации</w:t>
            </w:r>
          </w:p>
        </w:tc>
      </w:tr>
      <w:tr w:rsidR="000D7819" w:rsidTr="001B0166">
        <w:tc>
          <w:tcPr>
            <w:tcW w:w="710" w:type="dxa"/>
          </w:tcPr>
          <w:p w:rsidR="000D7819" w:rsidRDefault="000D7819" w:rsidP="001B0166">
            <w:pPr>
              <w:jc w:val="center"/>
            </w:pPr>
            <w:r>
              <w:t>2.</w:t>
            </w:r>
          </w:p>
        </w:tc>
        <w:tc>
          <w:tcPr>
            <w:tcW w:w="2551" w:type="dxa"/>
          </w:tcPr>
          <w:p w:rsidR="000D7819" w:rsidRDefault="000D7819" w:rsidP="001B0166">
            <w:pPr>
              <w:jc w:val="both"/>
            </w:pPr>
            <w:r w:rsidRPr="00717424">
              <w:t>Система риск-менеджмента в современных организациях.</w:t>
            </w:r>
          </w:p>
        </w:tc>
        <w:tc>
          <w:tcPr>
            <w:tcW w:w="6946" w:type="dxa"/>
          </w:tcPr>
          <w:p w:rsidR="000D7819" w:rsidRDefault="000D7819" w:rsidP="001B0166">
            <w:pPr>
              <w:jc w:val="both"/>
            </w:pPr>
            <w:r w:rsidRPr="00717424">
              <w:t>Предпринимательский риск как экономическая категория</w:t>
            </w:r>
            <w:r>
              <w:t xml:space="preserve">. </w:t>
            </w:r>
            <w:r w:rsidRPr="00CE703B">
              <w:t>Концепция приемлемого риска.</w:t>
            </w:r>
            <w:r>
              <w:t xml:space="preserve"> Структура службы риск-менеджмента. Основные аксиомы риск-менеджмента.Общеуправленческие и специальные принципы риск-менеджмента. Ошибки в риск-менеджменте.</w:t>
            </w:r>
          </w:p>
          <w:p w:rsidR="000D7819" w:rsidRDefault="000D7819" w:rsidP="001B0166">
            <w:pPr>
              <w:spacing w:line="120" w:lineRule="auto"/>
              <w:jc w:val="both"/>
            </w:pPr>
          </w:p>
          <w:p w:rsidR="000D7819" w:rsidRDefault="000D7819" w:rsidP="001B0166">
            <w:pPr>
              <w:jc w:val="both"/>
            </w:pPr>
            <w:r>
              <w:t>Реферирование литературы</w:t>
            </w:r>
          </w:p>
          <w:p w:rsidR="000D7819" w:rsidRDefault="000D7819" w:rsidP="001B0166">
            <w:pPr>
              <w:jc w:val="both"/>
            </w:pPr>
            <w:r>
              <w:t>Работа со справочными материалами</w:t>
            </w:r>
          </w:p>
          <w:p w:rsidR="000D7819" w:rsidRDefault="000D7819" w:rsidP="001B0166">
            <w:pPr>
              <w:jc w:val="both"/>
            </w:pPr>
            <w:r>
              <w:t>Работа с Интернет-ресурсами</w:t>
            </w:r>
          </w:p>
          <w:p w:rsidR="000D7819" w:rsidRDefault="000D7819" w:rsidP="001B0166">
            <w:pPr>
              <w:jc w:val="both"/>
            </w:pPr>
            <w:r>
              <w:t>Индивидуальные творческие задания</w:t>
            </w:r>
          </w:p>
          <w:p w:rsidR="000D7819" w:rsidRDefault="000D7819" w:rsidP="001B0166">
            <w:pPr>
              <w:jc w:val="both"/>
            </w:pPr>
            <w:r>
              <w:t>Подготовка презентации</w:t>
            </w:r>
          </w:p>
        </w:tc>
      </w:tr>
      <w:tr w:rsidR="000D7819" w:rsidTr="001B0166">
        <w:tc>
          <w:tcPr>
            <w:tcW w:w="710" w:type="dxa"/>
          </w:tcPr>
          <w:p w:rsidR="000D7819" w:rsidRDefault="000D7819" w:rsidP="001B0166">
            <w:pPr>
              <w:jc w:val="center"/>
            </w:pPr>
            <w:r>
              <w:t>3.</w:t>
            </w:r>
          </w:p>
        </w:tc>
        <w:tc>
          <w:tcPr>
            <w:tcW w:w="2551" w:type="dxa"/>
          </w:tcPr>
          <w:p w:rsidR="000D7819" w:rsidRPr="003E4D38" w:rsidRDefault="000D7819" w:rsidP="00D77E3C">
            <w:r w:rsidRPr="003E4D38">
              <w:t>Виды рисков. Законы и принципы управления рисками.</w:t>
            </w:r>
          </w:p>
        </w:tc>
        <w:tc>
          <w:tcPr>
            <w:tcW w:w="6946" w:type="dxa"/>
          </w:tcPr>
          <w:p w:rsidR="000D7819" w:rsidRDefault="000D7819" w:rsidP="001B0166">
            <w:pPr>
              <w:jc w:val="both"/>
            </w:pPr>
            <w:r>
              <w:t>Статистические и динамические риски. Внешние и внутренние риски. Чистые и спекулятивные риски. Экономические риски. Закон прямой зависимости между степенью риска и уровнем планируемых доходов.</w:t>
            </w:r>
          </w:p>
          <w:p w:rsidR="000D7819" w:rsidRDefault="000D7819" w:rsidP="001B0166">
            <w:pPr>
              <w:spacing w:line="120" w:lineRule="auto"/>
              <w:jc w:val="both"/>
            </w:pPr>
          </w:p>
          <w:p w:rsidR="000D7819" w:rsidRDefault="000D7819" w:rsidP="001B0166">
            <w:pPr>
              <w:jc w:val="both"/>
            </w:pPr>
            <w:r>
              <w:t>Реферирование литературы</w:t>
            </w:r>
          </w:p>
          <w:p w:rsidR="000D7819" w:rsidRDefault="000D7819" w:rsidP="001B0166">
            <w:pPr>
              <w:jc w:val="both"/>
            </w:pPr>
            <w:r>
              <w:t>Работа со справочными материалами</w:t>
            </w:r>
          </w:p>
          <w:p w:rsidR="000D7819" w:rsidRDefault="000D7819" w:rsidP="001B0166">
            <w:pPr>
              <w:jc w:val="both"/>
            </w:pPr>
            <w:r>
              <w:t>Работа с Интернет-ресурсами</w:t>
            </w:r>
          </w:p>
          <w:p w:rsidR="000D7819" w:rsidRDefault="000D7819" w:rsidP="001B0166">
            <w:pPr>
              <w:jc w:val="both"/>
            </w:pPr>
            <w:r>
              <w:t>Индивидуальные творческие задания</w:t>
            </w:r>
          </w:p>
          <w:p w:rsidR="000D7819" w:rsidRDefault="000D7819" w:rsidP="001B0166">
            <w:pPr>
              <w:jc w:val="both"/>
            </w:pPr>
            <w:r>
              <w:t>Подготовка презентации</w:t>
            </w:r>
          </w:p>
          <w:p w:rsidR="000D7819" w:rsidRDefault="000D7819" w:rsidP="001B0166">
            <w:pPr>
              <w:jc w:val="both"/>
            </w:pPr>
            <w:r w:rsidRPr="00BC4588">
              <w:t>Подготовка эссе</w:t>
            </w:r>
            <w:r>
              <w:t>.</w:t>
            </w:r>
          </w:p>
        </w:tc>
      </w:tr>
      <w:tr w:rsidR="000D7819" w:rsidTr="001B0166">
        <w:tc>
          <w:tcPr>
            <w:tcW w:w="710" w:type="dxa"/>
          </w:tcPr>
          <w:p w:rsidR="000D7819" w:rsidRDefault="000D7819" w:rsidP="001B0166">
            <w:pPr>
              <w:jc w:val="center"/>
            </w:pPr>
            <w:r>
              <w:t>4.</w:t>
            </w:r>
          </w:p>
        </w:tc>
        <w:tc>
          <w:tcPr>
            <w:tcW w:w="2551" w:type="dxa"/>
          </w:tcPr>
          <w:p w:rsidR="000D7819" w:rsidRDefault="000D7819" w:rsidP="00D77E3C">
            <w:r w:rsidRPr="003E4D38">
              <w:t>Идентификация, анализ, планирование реагирования на риски.</w:t>
            </w:r>
          </w:p>
        </w:tc>
        <w:tc>
          <w:tcPr>
            <w:tcW w:w="6946" w:type="dxa"/>
          </w:tcPr>
          <w:p w:rsidR="000D7819" w:rsidRDefault="000D7819" w:rsidP="001B0166">
            <w:pPr>
              <w:jc w:val="both"/>
            </w:pPr>
            <w:r w:rsidRPr="00690AA9">
              <w:t>Входы процесса планирования реагирования на риски</w:t>
            </w:r>
            <w:r>
              <w:t xml:space="preserve">. Выходы </w:t>
            </w:r>
            <w:r w:rsidRPr="00690AA9">
              <w:t>процесса планирования реагирования на риски</w:t>
            </w:r>
            <w:r>
              <w:t xml:space="preserve">. </w:t>
            </w:r>
            <w:r w:rsidRPr="0074008C">
              <w:t>Контрактные соглашения, касающиеся рисков.</w:t>
            </w:r>
            <w:r>
              <w:t xml:space="preserve"> Рисковая экспозиция. Внутренние и внешние источники информации для идентификации рисков.</w:t>
            </w:r>
          </w:p>
          <w:p w:rsidR="000D7819" w:rsidRDefault="000D7819" w:rsidP="001B0166">
            <w:pPr>
              <w:spacing w:line="120" w:lineRule="auto"/>
              <w:jc w:val="both"/>
            </w:pPr>
          </w:p>
          <w:p w:rsidR="000D7819" w:rsidRDefault="000D7819" w:rsidP="00B54486">
            <w:r>
              <w:t>Реферирование литературы</w:t>
            </w:r>
          </w:p>
          <w:p w:rsidR="000D7819" w:rsidRDefault="000D7819" w:rsidP="00B54486">
            <w:r>
              <w:t>Работа со справочными материалами</w:t>
            </w:r>
          </w:p>
          <w:p w:rsidR="000D7819" w:rsidRDefault="000D7819" w:rsidP="00B54486">
            <w:r>
              <w:t>Работа с Интернет-ресурсами</w:t>
            </w:r>
          </w:p>
          <w:p w:rsidR="000D7819" w:rsidRDefault="000D7819" w:rsidP="00B54486">
            <w:r>
              <w:t>Индивидуальные творческие задания</w:t>
            </w:r>
          </w:p>
        </w:tc>
      </w:tr>
      <w:tr w:rsidR="000D7819" w:rsidTr="001B0166">
        <w:tc>
          <w:tcPr>
            <w:tcW w:w="710" w:type="dxa"/>
          </w:tcPr>
          <w:p w:rsidR="000D7819" w:rsidRDefault="000D7819" w:rsidP="001B0166">
            <w:pPr>
              <w:jc w:val="center"/>
            </w:pPr>
            <w:r>
              <w:t>5.</w:t>
            </w:r>
          </w:p>
        </w:tc>
        <w:tc>
          <w:tcPr>
            <w:tcW w:w="2551" w:type="dxa"/>
          </w:tcPr>
          <w:p w:rsidR="000D7819" w:rsidRPr="007F6E1C" w:rsidRDefault="000D7819" w:rsidP="00D77E3C">
            <w:r w:rsidRPr="007F6E1C">
              <w:t>Методы и методология управления рисками.</w:t>
            </w:r>
          </w:p>
        </w:tc>
        <w:tc>
          <w:tcPr>
            <w:tcW w:w="6946" w:type="dxa"/>
          </w:tcPr>
          <w:p w:rsidR="000D7819" w:rsidRDefault="000D7819" w:rsidP="001B0166">
            <w:pPr>
              <w:jc w:val="both"/>
            </w:pPr>
            <w:r w:rsidRPr="001B0166">
              <w:rPr>
                <w:color w:val="000000"/>
              </w:rPr>
              <w:t>Методы трансформациирисков.Отказ от риска. Снижение частоты ущерба или предотвращения убытка. Уменьшение размера убытка.Абсолютные показатели методологии оценки рисков в условиях неопределённости. Показатели оценки рисков в условиях неопределённости.</w:t>
            </w:r>
          </w:p>
          <w:p w:rsidR="000D7819" w:rsidRDefault="000D7819" w:rsidP="00B54486"/>
          <w:p w:rsidR="000D7819" w:rsidRDefault="000D7819" w:rsidP="00B54486">
            <w:r>
              <w:t>Реферирование литературы</w:t>
            </w:r>
          </w:p>
          <w:p w:rsidR="000D7819" w:rsidRDefault="000D7819" w:rsidP="00B54486">
            <w:r>
              <w:t>Работа со справочными материалами</w:t>
            </w:r>
          </w:p>
          <w:p w:rsidR="000D7819" w:rsidRDefault="000D7819" w:rsidP="00B54486">
            <w:r>
              <w:t>Работа с Интернет-ресурсами</w:t>
            </w:r>
          </w:p>
          <w:p w:rsidR="000D7819" w:rsidRDefault="000D7819" w:rsidP="00B54486">
            <w:r>
              <w:t>Индивидуальные творческие задания</w:t>
            </w:r>
          </w:p>
          <w:p w:rsidR="000D7819" w:rsidRDefault="000D7819" w:rsidP="00B54486">
            <w:r>
              <w:t>Подготовка презентации</w:t>
            </w:r>
          </w:p>
          <w:p w:rsidR="000D7819" w:rsidRDefault="000D7819" w:rsidP="00B54486">
            <w:r>
              <w:t>Подготовка эссе.</w:t>
            </w:r>
          </w:p>
        </w:tc>
      </w:tr>
      <w:tr w:rsidR="000D7819" w:rsidTr="001B0166">
        <w:tc>
          <w:tcPr>
            <w:tcW w:w="710" w:type="dxa"/>
          </w:tcPr>
          <w:p w:rsidR="000D7819" w:rsidRDefault="000D7819" w:rsidP="001B0166">
            <w:pPr>
              <w:jc w:val="center"/>
            </w:pPr>
            <w:r>
              <w:t>6.</w:t>
            </w:r>
          </w:p>
        </w:tc>
        <w:tc>
          <w:tcPr>
            <w:tcW w:w="2551" w:type="dxa"/>
          </w:tcPr>
          <w:p w:rsidR="000D7819" w:rsidRPr="007F6E1C" w:rsidRDefault="000D7819" w:rsidP="00D77E3C">
            <w:r w:rsidRPr="007F6E1C">
              <w:t>Управление проектными рисками</w:t>
            </w:r>
          </w:p>
        </w:tc>
        <w:tc>
          <w:tcPr>
            <w:tcW w:w="6946" w:type="dxa"/>
          </w:tcPr>
          <w:p w:rsidR="000D7819" w:rsidRDefault="000D7819" w:rsidP="001B0166">
            <w:pPr>
              <w:jc w:val="both"/>
            </w:pPr>
            <w:r w:rsidRPr="0088600D">
              <w:t>Цели и ограничения системы управления рисками</w:t>
            </w:r>
            <w:r>
              <w:t xml:space="preserve"> проектов</w:t>
            </w:r>
            <w:r w:rsidRPr="0088600D">
              <w:t>. Реестр рисков</w:t>
            </w:r>
            <w:r>
              <w:t xml:space="preserve"> проектов</w:t>
            </w:r>
            <w:r w:rsidRPr="0088600D">
              <w:t>.</w:t>
            </w:r>
            <w:r w:rsidRPr="00036EA6">
              <w:t>Методы управления рисками</w:t>
            </w:r>
            <w:r>
              <w:t xml:space="preserve"> в проектной деятельности. Критерии классификации методов обработки проектных рисков. Этапы обработки проектных рисков. Теории реализации проектных рисков. Уклонение от проектных рисков. Сегрегация проектных рисков.</w:t>
            </w:r>
          </w:p>
          <w:p w:rsidR="000D7819" w:rsidRDefault="000D7819" w:rsidP="00B54486"/>
          <w:p w:rsidR="000D7819" w:rsidRDefault="000D7819" w:rsidP="00B54486">
            <w:r>
              <w:t>Реферирование литературы</w:t>
            </w:r>
          </w:p>
          <w:p w:rsidR="000D7819" w:rsidRDefault="000D7819" w:rsidP="00B54486">
            <w:r>
              <w:t>Работа со справочными материалами</w:t>
            </w:r>
          </w:p>
          <w:p w:rsidR="000D7819" w:rsidRDefault="000D7819" w:rsidP="00B54486">
            <w:r>
              <w:t>Работа с Интернет-ресурсами</w:t>
            </w:r>
          </w:p>
          <w:p w:rsidR="000D7819" w:rsidRDefault="000D7819" w:rsidP="00B54486">
            <w:r>
              <w:t>Индивидуальные творческие задания.</w:t>
            </w:r>
          </w:p>
        </w:tc>
      </w:tr>
      <w:tr w:rsidR="000D7819" w:rsidTr="001B0166">
        <w:tc>
          <w:tcPr>
            <w:tcW w:w="710" w:type="dxa"/>
          </w:tcPr>
          <w:p w:rsidR="000D7819" w:rsidRDefault="000D7819" w:rsidP="001B0166">
            <w:pPr>
              <w:jc w:val="center"/>
            </w:pPr>
            <w:r>
              <w:t>7.</w:t>
            </w:r>
          </w:p>
        </w:tc>
        <w:tc>
          <w:tcPr>
            <w:tcW w:w="2551" w:type="dxa"/>
          </w:tcPr>
          <w:p w:rsidR="000D7819" w:rsidRPr="007F6E1C" w:rsidRDefault="000D7819" w:rsidP="00D77E3C">
            <w:r w:rsidRPr="007F6E1C">
              <w:t>Страхование и хеджирование рисков.</w:t>
            </w:r>
          </w:p>
        </w:tc>
        <w:tc>
          <w:tcPr>
            <w:tcW w:w="6946" w:type="dxa"/>
          </w:tcPr>
          <w:p w:rsidR="000D7819" w:rsidRDefault="000D7819" w:rsidP="001B0166">
            <w:pPr>
              <w:jc w:val="both"/>
            </w:pPr>
            <w:r w:rsidRPr="006246DD">
              <w:t xml:space="preserve">Оценка экономической эффективности страхования инвестиционных рисков. Программы страхования </w:t>
            </w:r>
            <w:r>
              <w:t>бизнеса и предпринимателей. Стандарты управления рисками в страховании. Проверка соблюдения стандартов в страховании. Стратегии хеджирования рисков. Хеджирование валютных рисков.</w:t>
            </w:r>
          </w:p>
          <w:p w:rsidR="000D7819" w:rsidRDefault="000D7819" w:rsidP="001B0166">
            <w:pPr>
              <w:jc w:val="both"/>
            </w:pPr>
          </w:p>
          <w:p w:rsidR="000D7819" w:rsidRDefault="000D7819" w:rsidP="001B0166">
            <w:pPr>
              <w:jc w:val="both"/>
            </w:pPr>
            <w:r>
              <w:t>Реферирование литературы</w:t>
            </w:r>
          </w:p>
          <w:p w:rsidR="000D7819" w:rsidRDefault="000D7819" w:rsidP="001B0166">
            <w:pPr>
              <w:jc w:val="both"/>
            </w:pPr>
            <w:r>
              <w:t>Работа со справочными материалами</w:t>
            </w:r>
          </w:p>
          <w:p w:rsidR="000D7819" w:rsidRDefault="000D7819" w:rsidP="001B0166">
            <w:pPr>
              <w:jc w:val="both"/>
            </w:pPr>
            <w:r>
              <w:t>Работа с Интернет-ресурсами</w:t>
            </w:r>
          </w:p>
          <w:p w:rsidR="000D7819" w:rsidRDefault="000D7819" w:rsidP="001B0166">
            <w:pPr>
              <w:jc w:val="both"/>
            </w:pPr>
            <w:r>
              <w:t>Индивидуальные творческие задания</w:t>
            </w:r>
          </w:p>
          <w:p w:rsidR="000D7819" w:rsidRDefault="000D7819" w:rsidP="001B0166">
            <w:pPr>
              <w:jc w:val="both"/>
            </w:pPr>
            <w:r>
              <w:t>Подготовка презентации</w:t>
            </w:r>
          </w:p>
          <w:p w:rsidR="000D7819" w:rsidRDefault="000D7819" w:rsidP="001B0166">
            <w:pPr>
              <w:jc w:val="both"/>
            </w:pPr>
            <w:r>
              <w:t>Подготовка эссе.</w:t>
            </w:r>
          </w:p>
        </w:tc>
      </w:tr>
      <w:tr w:rsidR="000D7819" w:rsidTr="001B0166">
        <w:tc>
          <w:tcPr>
            <w:tcW w:w="710" w:type="dxa"/>
          </w:tcPr>
          <w:p w:rsidR="000D7819" w:rsidRDefault="000D7819" w:rsidP="001B0166">
            <w:pPr>
              <w:jc w:val="center"/>
            </w:pPr>
            <w:r>
              <w:t>8.</w:t>
            </w:r>
          </w:p>
        </w:tc>
        <w:tc>
          <w:tcPr>
            <w:tcW w:w="2551" w:type="dxa"/>
          </w:tcPr>
          <w:p w:rsidR="000D7819" w:rsidRDefault="000D7819" w:rsidP="00D77E3C">
            <w:r w:rsidRPr="007F6E1C">
              <w:t>Программа управления рисками на предприятии.</w:t>
            </w:r>
          </w:p>
        </w:tc>
        <w:tc>
          <w:tcPr>
            <w:tcW w:w="6946" w:type="dxa"/>
          </w:tcPr>
          <w:p w:rsidR="000D7819" w:rsidRDefault="000D7819" w:rsidP="001B0166">
            <w:pPr>
              <w:jc w:val="both"/>
            </w:pPr>
            <w:r>
              <w:t xml:space="preserve">Комплексная программа управления рисками на предприятии: внутренняя среда организации как область возникновения рисков, характеристика и структура внешней среды организации под воздействием рисков. Управленческие дисфункции как причина возникновения внутренних рисков. Управление техническими и производственными рисками. Особенности управления социальными рисками. </w:t>
            </w:r>
            <w:r w:rsidRPr="006246DD">
              <w:t>Кадровые риски количественного и качественного характера</w:t>
            </w:r>
            <w:r>
              <w:t>.Психологические риски. Политические риски. Управление экологическими рисками. Логистические риски. Инновационные риски.</w:t>
            </w:r>
          </w:p>
          <w:p w:rsidR="000D7819" w:rsidRDefault="000D7819" w:rsidP="001B0166">
            <w:pPr>
              <w:jc w:val="both"/>
            </w:pPr>
          </w:p>
          <w:p w:rsidR="000D7819" w:rsidRDefault="000D7819" w:rsidP="001B0166">
            <w:pPr>
              <w:jc w:val="both"/>
            </w:pPr>
            <w:r>
              <w:t>Реферирование литературы</w:t>
            </w:r>
          </w:p>
          <w:p w:rsidR="000D7819" w:rsidRDefault="000D7819" w:rsidP="001B0166">
            <w:pPr>
              <w:jc w:val="both"/>
            </w:pPr>
            <w:r>
              <w:t>Работа со справочными материалами</w:t>
            </w:r>
          </w:p>
          <w:p w:rsidR="000D7819" w:rsidRDefault="000D7819" w:rsidP="001B0166">
            <w:pPr>
              <w:jc w:val="both"/>
            </w:pPr>
            <w:r>
              <w:t>Работа с Интернет-ресурсами</w:t>
            </w:r>
          </w:p>
          <w:p w:rsidR="000D7819" w:rsidRDefault="000D7819" w:rsidP="001B0166">
            <w:pPr>
              <w:jc w:val="both"/>
            </w:pPr>
            <w:r>
              <w:t>Индивидуальные творческие задания.</w:t>
            </w:r>
          </w:p>
        </w:tc>
      </w:tr>
    </w:tbl>
    <w:p w:rsidR="000D7819" w:rsidRPr="00735C0B" w:rsidRDefault="000D7819" w:rsidP="00735C0B">
      <w:pPr>
        <w:pStyle w:val="ListParagraph"/>
        <w:numPr>
          <w:ilvl w:val="0"/>
          <w:numId w:val="31"/>
        </w:numPr>
        <w:jc w:val="both"/>
        <w:rPr>
          <w:b/>
          <w:i/>
        </w:rPr>
      </w:pPr>
      <w:r w:rsidRPr="00735C0B">
        <w:rPr>
          <w:b/>
          <w:i/>
        </w:rPr>
        <w:t>Перечень учебно-методического обеспечения для самостоятельной работы обучающихся по дисциплине</w:t>
      </w:r>
    </w:p>
    <w:p w:rsidR="000D7819" w:rsidRDefault="000D7819" w:rsidP="00415172">
      <w:pPr>
        <w:spacing w:line="120" w:lineRule="auto"/>
        <w:jc w:val="center"/>
      </w:pPr>
      <w:r>
        <w:tab/>
      </w:r>
    </w:p>
    <w:p w:rsidR="000D7819" w:rsidRDefault="000D7819" w:rsidP="00735C0B">
      <w:pPr>
        <w:jc w:val="both"/>
      </w:pPr>
      <w:r>
        <w:t>1.</w:t>
      </w:r>
      <w:r>
        <w:tab/>
      </w:r>
      <w:r w:rsidRPr="00A25E1A">
        <w:t>Панягина А. Е. Управление рисками на предприятии: теория и практика: учебное пособие / А. Е. Панягина, А. В. Свистунов. – Москва :Ай Пи Ар Медиа, 2020. – 284 c. – ISBN 978-5-4497-0608-9. – Текст: электронный // Электронно-библиотечная система IPR BOOKS : [сайт]. – URL: http://www.iprbookshop.ru/96561.html (дата обращения: 12.04.2021). – Режим доступа: для авторизир. пользователей. - DOI: https://doi.org/10.23682/96561</w:t>
      </w:r>
      <w:r>
        <w:t>.</w:t>
      </w:r>
    </w:p>
    <w:p w:rsidR="000D7819" w:rsidRDefault="000D7819" w:rsidP="00735C0B">
      <w:pPr>
        <w:jc w:val="both"/>
      </w:pPr>
      <w:r>
        <w:t>2.</w:t>
      </w:r>
      <w:r>
        <w:tab/>
      </w:r>
      <w:r w:rsidRPr="00A25E1A">
        <w:t>Балдин К.В. Управление рисками [Электронный ресурс]: учебное пособие для студентов вузов, обучающихся по специальностям экономики и управления (060000) / К.В. Балдин, С.Н. Воробьев. – Электрон.текстовые данные. – М. : ЮНИТИ-ДАНА, 2017. – 511 c. – 5-238-00861-9. – Режим доступа: http://www.iprbookshop.ru/71229.html</w:t>
      </w:r>
    </w:p>
    <w:p w:rsidR="000D7819" w:rsidRDefault="000D7819" w:rsidP="00735C0B">
      <w:pPr>
        <w:jc w:val="both"/>
      </w:pPr>
      <w:r>
        <w:t>3.</w:t>
      </w:r>
      <w:r>
        <w:tab/>
      </w:r>
      <w:r w:rsidRPr="00A25E1A">
        <w:t>Дубина И.Н. Основы управления рисками [Электронный ресурс] : учебное пособие / И.Н. Дубина, Г.К. Кишибекова. – Электрон.текстовые данные. – Саратов: Вузовское образование, 2018. – 266 c. – 978-5-4487-0271-6. – Режим доступа: http://www.iprbookshop.ru/76240.html</w:t>
      </w:r>
    </w:p>
    <w:p w:rsidR="000D7819" w:rsidRDefault="000D7819" w:rsidP="00735C0B">
      <w:pPr>
        <w:jc w:val="both"/>
      </w:pPr>
      <w:r>
        <w:t>4.</w:t>
      </w:r>
      <w:r>
        <w:tab/>
      </w:r>
      <w:r w:rsidRPr="00A25E1A">
        <w:t>Пасько, E. A. Страхование и управление рисками: практикум / E. A. Пасько. – Ставрополь: Северо-Кавказский федеральный университет, 2017. – 106 c. – ISBN 2227-8397. – Текст : электронный // Электронно-библиотечная система IPR BOOKS: [сайт]. – URL: http://www.iprbookshop.ru/69435.html (дата обращения: 12.04.2021).</w:t>
      </w:r>
    </w:p>
    <w:p w:rsidR="000D7819" w:rsidRDefault="000D7819" w:rsidP="00735C0B">
      <w:pPr>
        <w:jc w:val="both"/>
      </w:pPr>
      <w:r>
        <w:t>5.</w:t>
      </w:r>
      <w:r>
        <w:tab/>
      </w:r>
      <w:r w:rsidRPr="00A25E1A">
        <w:t>Рахимова Н.Н. Управление рисками, системный анализ и моделирование [Электронный ресурс]: учебное пособие / Н.Н. Рахимова. – Электрон.текстовые данные. – Оренбург: Оренбургский государственный университет, ЭБС АСВ, 2016. – 191 c. – 978-5-7410-1538-4. – Режим доступа: http://www.iprbookshop.ru/69961.html</w:t>
      </w:r>
    </w:p>
    <w:p w:rsidR="000D7819" w:rsidRDefault="000D7819" w:rsidP="00735C0B">
      <w:pPr>
        <w:jc w:val="both"/>
      </w:pPr>
      <w:r>
        <w:t>6.</w:t>
      </w:r>
      <w:r>
        <w:tab/>
      </w:r>
      <w:r w:rsidRPr="00A25E1A">
        <w:t>Никонов В. Управление рисками [Электронный ресурс]: как больше зарабатывать и меньше терять / В. Никонов. – Электрон.текстовые данные. – М.: Альпина Паблишер, 2016. – 285 c. – 978-5-9614-1013-6. – Режим доступа: http://www.iprbookshop.ru/41476.html</w:t>
      </w:r>
    </w:p>
    <w:p w:rsidR="000D7819" w:rsidRDefault="000D7819" w:rsidP="001F0EBE">
      <w:pPr>
        <w:jc w:val="center"/>
      </w:pPr>
      <w:r>
        <w:tab/>
      </w:r>
      <w:r>
        <w:tab/>
      </w:r>
    </w:p>
    <w:p w:rsidR="000D7819" w:rsidRDefault="000D7819" w:rsidP="00815D83">
      <w:pPr>
        <w:pStyle w:val="ListParagraph"/>
        <w:numPr>
          <w:ilvl w:val="0"/>
          <w:numId w:val="31"/>
        </w:numPr>
        <w:jc w:val="both"/>
        <w:rPr>
          <w:b/>
          <w:i/>
        </w:rPr>
      </w:pPr>
      <w:r w:rsidRPr="00815D83">
        <w:rPr>
          <w:b/>
          <w:i/>
        </w:rPr>
        <w:t>Фонд оценочных средств для проведения текущей и промежуточной аттестации обучающихся по дисциплине (модулю)</w:t>
      </w:r>
    </w:p>
    <w:p w:rsidR="000D7819" w:rsidRDefault="000D7819" w:rsidP="00815D83">
      <w:pPr>
        <w:ind w:firstLine="709"/>
        <w:jc w:val="both"/>
      </w:pPr>
      <w:r>
        <w:t>Предусмотрены  следующие виды контроля качества освоения конкретной дисциплины:</w:t>
      </w:r>
    </w:p>
    <w:p w:rsidR="000D7819" w:rsidRDefault="000D7819" w:rsidP="00815D83">
      <w:pPr>
        <w:ind w:firstLine="709"/>
        <w:jc w:val="both"/>
      </w:pPr>
      <w:r>
        <w:t>- текущий контроль успеваемости;</w:t>
      </w:r>
    </w:p>
    <w:p w:rsidR="000D7819" w:rsidRDefault="000D7819" w:rsidP="00815D83">
      <w:pPr>
        <w:ind w:firstLine="709"/>
        <w:jc w:val="both"/>
      </w:pPr>
      <w:r>
        <w:t>- промежуточная аттестация обучающихся по дисциплине.</w:t>
      </w:r>
    </w:p>
    <w:p w:rsidR="000D7819" w:rsidRDefault="000D7819" w:rsidP="00815D83">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0D7819" w:rsidRDefault="000D7819" w:rsidP="00815D83">
      <w:pPr>
        <w:ind w:firstLine="709"/>
        <w:jc w:val="both"/>
      </w:pPr>
      <w:r>
        <w:t>Текущий контроль успеваемости обеспечивает оценивание хода освоения дисциплины в процессе обучения.</w:t>
      </w:r>
      <w:r>
        <w:tab/>
      </w:r>
      <w:r>
        <w:tab/>
      </w:r>
    </w:p>
    <w:p w:rsidR="000D7819" w:rsidRPr="001F0EBE" w:rsidRDefault="000D7819" w:rsidP="008C5F06">
      <w:pPr>
        <w:spacing w:line="120" w:lineRule="auto"/>
        <w:jc w:val="center"/>
      </w:pPr>
      <w:r>
        <w:tab/>
      </w:r>
      <w:r>
        <w:tab/>
      </w:r>
    </w:p>
    <w:p w:rsidR="000D7819" w:rsidRDefault="000D7819" w:rsidP="00092C77">
      <w:pPr>
        <w:pStyle w:val="ListParagraph"/>
        <w:ind w:left="0"/>
        <w:jc w:val="both"/>
        <w:rPr>
          <w:b/>
        </w:rPr>
      </w:pPr>
      <w:r w:rsidRPr="009A2380">
        <w:rPr>
          <w:b/>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26"/>
        <w:gridCol w:w="2976"/>
        <w:gridCol w:w="1844"/>
        <w:gridCol w:w="4960"/>
      </w:tblGrid>
      <w:tr w:rsidR="000D7819" w:rsidRPr="00092C77" w:rsidTr="001B0166">
        <w:trPr>
          <w:jc w:val="center"/>
        </w:trPr>
        <w:tc>
          <w:tcPr>
            <w:tcW w:w="426" w:type="dxa"/>
          </w:tcPr>
          <w:p w:rsidR="000D7819" w:rsidRPr="001B0166" w:rsidRDefault="000D7819" w:rsidP="001B0166">
            <w:pPr>
              <w:pStyle w:val="ListParagraph"/>
              <w:ind w:left="0"/>
              <w:jc w:val="center"/>
              <w:rPr>
                <w:b/>
              </w:rPr>
            </w:pPr>
            <w:r w:rsidRPr="001B0166">
              <w:rPr>
                <w:b/>
              </w:rPr>
              <w:t>№ п/п</w:t>
            </w:r>
          </w:p>
        </w:tc>
        <w:tc>
          <w:tcPr>
            <w:tcW w:w="2976" w:type="dxa"/>
          </w:tcPr>
          <w:p w:rsidR="000D7819" w:rsidRPr="001B0166" w:rsidRDefault="000D7819" w:rsidP="001B0166">
            <w:pPr>
              <w:pStyle w:val="ListParagraph"/>
              <w:ind w:left="0"/>
              <w:jc w:val="center"/>
              <w:rPr>
                <w:b/>
              </w:rPr>
            </w:pPr>
            <w:r w:rsidRPr="001B0166">
              <w:rPr>
                <w:b/>
              </w:rPr>
              <w:t>Контролируемые разделы (темы)</w:t>
            </w:r>
          </w:p>
        </w:tc>
        <w:tc>
          <w:tcPr>
            <w:tcW w:w="1844" w:type="dxa"/>
          </w:tcPr>
          <w:p w:rsidR="000D7819" w:rsidRPr="001B0166" w:rsidRDefault="000D7819" w:rsidP="001B0166">
            <w:pPr>
              <w:pStyle w:val="ListParagraph"/>
              <w:ind w:left="0"/>
              <w:jc w:val="center"/>
              <w:rPr>
                <w:b/>
              </w:rPr>
            </w:pPr>
            <w:r w:rsidRPr="001B0166">
              <w:rPr>
                <w:b/>
              </w:rPr>
              <w:t>Код контролируемой компетенции</w:t>
            </w:r>
          </w:p>
        </w:tc>
        <w:tc>
          <w:tcPr>
            <w:tcW w:w="4960" w:type="dxa"/>
          </w:tcPr>
          <w:p w:rsidR="000D7819" w:rsidRPr="001B0166" w:rsidRDefault="000D7819" w:rsidP="001B0166">
            <w:pPr>
              <w:pStyle w:val="ListParagraph"/>
              <w:ind w:left="0"/>
              <w:rPr>
                <w:b/>
              </w:rPr>
            </w:pPr>
            <w:r w:rsidRPr="001B0166">
              <w:rPr>
                <w:b/>
              </w:rPr>
              <w:t xml:space="preserve"> Наименование оценочного средства</w:t>
            </w:r>
          </w:p>
        </w:tc>
      </w:tr>
      <w:tr w:rsidR="000D7819" w:rsidRPr="00092C77" w:rsidTr="001B0166">
        <w:trPr>
          <w:jc w:val="center"/>
        </w:trPr>
        <w:tc>
          <w:tcPr>
            <w:tcW w:w="426" w:type="dxa"/>
          </w:tcPr>
          <w:p w:rsidR="000D7819" w:rsidRPr="00092C77" w:rsidRDefault="000D7819" w:rsidP="001B0166">
            <w:pPr>
              <w:pStyle w:val="ListParagraph"/>
              <w:ind w:left="0"/>
              <w:jc w:val="center"/>
            </w:pPr>
            <w:r>
              <w:t>1.</w:t>
            </w:r>
          </w:p>
        </w:tc>
        <w:tc>
          <w:tcPr>
            <w:tcW w:w="2976" w:type="dxa"/>
          </w:tcPr>
          <w:p w:rsidR="000D7819" w:rsidRPr="00092C77" w:rsidRDefault="000D7819" w:rsidP="00092C77">
            <w:pPr>
              <w:contextualSpacing/>
            </w:pPr>
            <w:r w:rsidRPr="00D77E3C">
              <w:t>Сущность риска как управленческой категории. Понятие управления риском.</w:t>
            </w:r>
          </w:p>
        </w:tc>
        <w:tc>
          <w:tcPr>
            <w:tcW w:w="1844" w:type="dxa"/>
          </w:tcPr>
          <w:p w:rsidR="000D7819" w:rsidRPr="00092C77" w:rsidRDefault="000D7819" w:rsidP="001B0166">
            <w:pPr>
              <w:pStyle w:val="ListParagraph"/>
              <w:ind w:left="0"/>
              <w:jc w:val="center"/>
            </w:pPr>
            <w:r>
              <w:t xml:space="preserve">УК-2, </w:t>
            </w:r>
            <w:r w:rsidRPr="00092C77">
              <w:t>ПК-1</w:t>
            </w:r>
            <w:r>
              <w:t>0</w:t>
            </w:r>
          </w:p>
        </w:tc>
        <w:tc>
          <w:tcPr>
            <w:tcW w:w="4960" w:type="dxa"/>
          </w:tcPr>
          <w:p w:rsidR="000D7819" w:rsidRPr="00092C77" w:rsidRDefault="000D7819" w:rsidP="001B0166">
            <w:pPr>
              <w:pStyle w:val="ListParagraph"/>
              <w:ind w:left="0"/>
              <w:jc w:val="both"/>
            </w:pPr>
            <w:r w:rsidRPr="00092C77">
              <w:t xml:space="preserve">Вопросы к семинару, </w:t>
            </w:r>
            <w:r>
              <w:t>проблемно-аналитическое задание;</w:t>
            </w:r>
            <w:r w:rsidRPr="00F72DC2">
              <w:t>информационн</w:t>
            </w:r>
            <w:r>
              <w:t>оесообщение</w:t>
            </w:r>
            <w:r w:rsidRPr="00F72DC2">
              <w:t xml:space="preserve"> (творческое задание)</w:t>
            </w:r>
          </w:p>
        </w:tc>
      </w:tr>
      <w:tr w:rsidR="000D7819" w:rsidRPr="00092C77" w:rsidTr="001B0166">
        <w:trPr>
          <w:jc w:val="center"/>
        </w:trPr>
        <w:tc>
          <w:tcPr>
            <w:tcW w:w="426" w:type="dxa"/>
          </w:tcPr>
          <w:p w:rsidR="000D7819" w:rsidRDefault="000D7819" w:rsidP="001B0166">
            <w:pPr>
              <w:pStyle w:val="ListParagraph"/>
              <w:ind w:left="0"/>
              <w:jc w:val="center"/>
            </w:pPr>
            <w:r>
              <w:t>2.</w:t>
            </w:r>
          </w:p>
        </w:tc>
        <w:tc>
          <w:tcPr>
            <w:tcW w:w="2976" w:type="dxa"/>
          </w:tcPr>
          <w:p w:rsidR="000D7819" w:rsidRPr="00092C77" w:rsidRDefault="000D7819" w:rsidP="008C5F06">
            <w:pPr>
              <w:contextualSpacing/>
            </w:pPr>
            <w:r w:rsidRPr="00D77E3C">
              <w:t>Система риск-менеджмента в современных организациях.</w:t>
            </w:r>
          </w:p>
        </w:tc>
        <w:tc>
          <w:tcPr>
            <w:tcW w:w="1844" w:type="dxa"/>
          </w:tcPr>
          <w:p w:rsidR="000D7819" w:rsidRPr="00092C77" w:rsidRDefault="000D7819" w:rsidP="001B0166">
            <w:pPr>
              <w:pStyle w:val="ListParagraph"/>
              <w:ind w:left="0"/>
              <w:jc w:val="center"/>
            </w:pPr>
            <w:r w:rsidRPr="000B6BD3">
              <w:t>УК-2, ПК-10</w:t>
            </w:r>
          </w:p>
        </w:tc>
        <w:tc>
          <w:tcPr>
            <w:tcW w:w="4960" w:type="dxa"/>
          </w:tcPr>
          <w:p w:rsidR="000D7819" w:rsidRPr="00092C77" w:rsidRDefault="000D7819" w:rsidP="001B0166">
            <w:pPr>
              <w:pStyle w:val="ListParagraph"/>
              <w:ind w:left="0"/>
              <w:jc w:val="both"/>
            </w:pPr>
            <w:r w:rsidRPr="00F349C8">
              <w:t>Вопросы к занятию, практическое задание</w:t>
            </w:r>
            <w:r>
              <w:t xml:space="preserve">, </w:t>
            </w:r>
            <w:r w:rsidRPr="00E006DD">
              <w:t>информационное сообщение (творческое задание)</w:t>
            </w:r>
          </w:p>
        </w:tc>
      </w:tr>
      <w:tr w:rsidR="000D7819" w:rsidRPr="00092C77" w:rsidTr="001B0166">
        <w:trPr>
          <w:jc w:val="center"/>
        </w:trPr>
        <w:tc>
          <w:tcPr>
            <w:tcW w:w="426" w:type="dxa"/>
          </w:tcPr>
          <w:p w:rsidR="000D7819" w:rsidRDefault="000D7819" w:rsidP="001B0166">
            <w:pPr>
              <w:pStyle w:val="ListParagraph"/>
              <w:ind w:left="0"/>
              <w:jc w:val="center"/>
            </w:pPr>
            <w:r>
              <w:t>3.</w:t>
            </w:r>
          </w:p>
        </w:tc>
        <w:tc>
          <w:tcPr>
            <w:tcW w:w="2976" w:type="dxa"/>
          </w:tcPr>
          <w:p w:rsidR="000D7819" w:rsidRPr="00092C77" w:rsidRDefault="000D7819" w:rsidP="00092C77">
            <w:pPr>
              <w:contextualSpacing/>
            </w:pPr>
            <w:r w:rsidRPr="00D77E3C">
              <w:t>Виды рисков. Законы и принципы управления рисками.</w:t>
            </w:r>
          </w:p>
        </w:tc>
        <w:tc>
          <w:tcPr>
            <w:tcW w:w="1844" w:type="dxa"/>
          </w:tcPr>
          <w:p w:rsidR="000D7819" w:rsidRPr="00092C77" w:rsidRDefault="000D7819" w:rsidP="001B0166">
            <w:pPr>
              <w:pStyle w:val="ListParagraph"/>
              <w:ind w:left="0"/>
              <w:jc w:val="center"/>
            </w:pPr>
            <w:r w:rsidRPr="00EE48FB">
              <w:t>УК-2, ПК-10</w:t>
            </w:r>
          </w:p>
        </w:tc>
        <w:tc>
          <w:tcPr>
            <w:tcW w:w="4960" w:type="dxa"/>
          </w:tcPr>
          <w:p w:rsidR="000D7819" w:rsidRPr="00092C77" w:rsidRDefault="000D7819" w:rsidP="001B0166">
            <w:pPr>
              <w:pStyle w:val="ListParagraph"/>
              <w:ind w:left="0"/>
              <w:jc w:val="both"/>
            </w:pPr>
            <w:r w:rsidRPr="00F349C8">
              <w:t>Вопросы к занятию, практическое задание</w:t>
            </w:r>
          </w:p>
        </w:tc>
      </w:tr>
      <w:tr w:rsidR="000D7819" w:rsidRPr="00092C77" w:rsidTr="001B0166">
        <w:trPr>
          <w:jc w:val="center"/>
        </w:trPr>
        <w:tc>
          <w:tcPr>
            <w:tcW w:w="426" w:type="dxa"/>
          </w:tcPr>
          <w:p w:rsidR="000D7819" w:rsidRDefault="000D7819" w:rsidP="001B0166">
            <w:pPr>
              <w:pStyle w:val="ListParagraph"/>
              <w:ind w:left="0"/>
              <w:jc w:val="center"/>
            </w:pPr>
            <w:r>
              <w:t>4.</w:t>
            </w:r>
          </w:p>
        </w:tc>
        <w:tc>
          <w:tcPr>
            <w:tcW w:w="2976" w:type="dxa"/>
          </w:tcPr>
          <w:p w:rsidR="000D7819" w:rsidRPr="009A2380" w:rsidRDefault="000D7819" w:rsidP="00092C77">
            <w:pPr>
              <w:contextualSpacing/>
            </w:pPr>
            <w:r w:rsidRPr="00D77E3C">
              <w:t>Идентификация, анализ, планирование реагирования на риски.</w:t>
            </w:r>
          </w:p>
        </w:tc>
        <w:tc>
          <w:tcPr>
            <w:tcW w:w="1844" w:type="dxa"/>
          </w:tcPr>
          <w:p w:rsidR="000D7819" w:rsidRPr="00092C77" w:rsidRDefault="000D7819" w:rsidP="001B0166">
            <w:pPr>
              <w:pStyle w:val="ListParagraph"/>
              <w:ind w:left="0"/>
              <w:jc w:val="center"/>
            </w:pPr>
            <w:r w:rsidRPr="00EE48FB">
              <w:t>ПК-10</w:t>
            </w:r>
          </w:p>
        </w:tc>
        <w:tc>
          <w:tcPr>
            <w:tcW w:w="4960" w:type="dxa"/>
          </w:tcPr>
          <w:p w:rsidR="000D7819" w:rsidRPr="00092C77" w:rsidRDefault="000D7819" w:rsidP="001B0166">
            <w:pPr>
              <w:pStyle w:val="ListParagraph"/>
              <w:ind w:left="0"/>
              <w:jc w:val="both"/>
            </w:pPr>
            <w:r w:rsidRPr="00F349C8">
              <w:t>Вопросы к занятию, практическое задание</w:t>
            </w:r>
            <w:r>
              <w:t>,творческое задание, Коллоквиум</w:t>
            </w:r>
          </w:p>
        </w:tc>
      </w:tr>
      <w:tr w:rsidR="000D7819" w:rsidRPr="00092C77" w:rsidTr="001B0166">
        <w:trPr>
          <w:jc w:val="center"/>
        </w:trPr>
        <w:tc>
          <w:tcPr>
            <w:tcW w:w="426" w:type="dxa"/>
          </w:tcPr>
          <w:p w:rsidR="000D7819" w:rsidRDefault="000D7819" w:rsidP="001B0166">
            <w:pPr>
              <w:pStyle w:val="ListParagraph"/>
              <w:ind w:left="0"/>
              <w:jc w:val="center"/>
            </w:pPr>
            <w:r>
              <w:t>5.</w:t>
            </w:r>
          </w:p>
        </w:tc>
        <w:tc>
          <w:tcPr>
            <w:tcW w:w="2976" w:type="dxa"/>
          </w:tcPr>
          <w:p w:rsidR="000D7819" w:rsidRPr="009A2380" w:rsidRDefault="000D7819" w:rsidP="00092C77">
            <w:pPr>
              <w:contextualSpacing/>
            </w:pPr>
            <w:r w:rsidRPr="00D77E3C">
              <w:t>Методы и методология управления рисками</w:t>
            </w:r>
            <w:r>
              <w:t>.</w:t>
            </w:r>
          </w:p>
        </w:tc>
        <w:tc>
          <w:tcPr>
            <w:tcW w:w="1844" w:type="dxa"/>
          </w:tcPr>
          <w:p w:rsidR="000D7819" w:rsidRPr="00092C77" w:rsidRDefault="000D7819" w:rsidP="001B0166">
            <w:pPr>
              <w:pStyle w:val="ListParagraph"/>
              <w:ind w:left="0"/>
              <w:jc w:val="center"/>
            </w:pPr>
            <w:r>
              <w:t xml:space="preserve">УК-2, </w:t>
            </w:r>
            <w:r w:rsidRPr="00EE48FB">
              <w:t>ПК-10</w:t>
            </w:r>
          </w:p>
        </w:tc>
        <w:tc>
          <w:tcPr>
            <w:tcW w:w="4960" w:type="dxa"/>
          </w:tcPr>
          <w:p w:rsidR="000D7819" w:rsidRPr="00092C77" w:rsidRDefault="000D7819" w:rsidP="001B0166">
            <w:pPr>
              <w:pStyle w:val="ListParagraph"/>
              <w:ind w:left="0"/>
              <w:jc w:val="both"/>
            </w:pPr>
            <w:r w:rsidRPr="00F349C8">
              <w:t>Вопросы к занятию, практическое задание</w:t>
            </w:r>
            <w:r>
              <w:t xml:space="preserve"> в форме практической подготовки.</w:t>
            </w:r>
          </w:p>
        </w:tc>
      </w:tr>
      <w:tr w:rsidR="000D7819" w:rsidRPr="00092C77" w:rsidTr="001B0166">
        <w:trPr>
          <w:jc w:val="center"/>
        </w:trPr>
        <w:tc>
          <w:tcPr>
            <w:tcW w:w="426" w:type="dxa"/>
          </w:tcPr>
          <w:p w:rsidR="000D7819" w:rsidRDefault="000D7819" w:rsidP="001B0166">
            <w:pPr>
              <w:pStyle w:val="ListParagraph"/>
              <w:ind w:left="0"/>
              <w:jc w:val="center"/>
            </w:pPr>
            <w:r>
              <w:t>6.</w:t>
            </w:r>
          </w:p>
        </w:tc>
        <w:tc>
          <w:tcPr>
            <w:tcW w:w="2976" w:type="dxa"/>
          </w:tcPr>
          <w:p w:rsidR="000D7819" w:rsidRPr="009A2380" w:rsidRDefault="000D7819" w:rsidP="00092C77">
            <w:pPr>
              <w:contextualSpacing/>
            </w:pPr>
            <w:r w:rsidRPr="00D77E3C">
              <w:t>Управление проектными рисками</w:t>
            </w:r>
          </w:p>
        </w:tc>
        <w:tc>
          <w:tcPr>
            <w:tcW w:w="1844" w:type="dxa"/>
            <w:vAlign w:val="center"/>
          </w:tcPr>
          <w:p w:rsidR="000D7819" w:rsidRPr="00092C77" w:rsidRDefault="000D7819" w:rsidP="001B0166">
            <w:pPr>
              <w:pStyle w:val="ListParagraph"/>
              <w:ind w:left="0"/>
              <w:jc w:val="center"/>
            </w:pPr>
            <w:r w:rsidRPr="00EE48FB">
              <w:t>ПК-10</w:t>
            </w:r>
          </w:p>
        </w:tc>
        <w:tc>
          <w:tcPr>
            <w:tcW w:w="4960" w:type="dxa"/>
          </w:tcPr>
          <w:p w:rsidR="000D7819" w:rsidRPr="00092C77" w:rsidRDefault="000D7819" w:rsidP="001B0166">
            <w:pPr>
              <w:pStyle w:val="ListParagraph"/>
              <w:ind w:left="0"/>
              <w:jc w:val="both"/>
            </w:pPr>
            <w:r w:rsidRPr="00F349C8">
              <w:t>Вопросы к занятию, практическое задание</w:t>
            </w:r>
            <w:r>
              <w:t xml:space="preserve">, </w:t>
            </w:r>
            <w:r w:rsidRPr="00A2605C">
              <w:t>практическое задание в форме практической подготовки.</w:t>
            </w:r>
          </w:p>
        </w:tc>
      </w:tr>
      <w:tr w:rsidR="000D7819" w:rsidRPr="00092C77" w:rsidTr="001B0166">
        <w:trPr>
          <w:jc w:val="center"/>
        </w:trPr>
        <w:tc>
          <w:tcPr>
            <w:tcW w:w="426" w:type="dxa"/>
          </w:tcPr>
          <w:p w:rsidR="000D7819" w:rsidRDefault="000D7819" w:rsidP="001B0166">
            <w:pPr>
              <w:pStyle w:val="ListParagraph"/>
              <w:ind w:left="0"/>
              <w:jc w:val="center"/>
            </w:pPr>
            <w:r>
              <w:t>7.</w:t>
            </w:r>
          </w:p>
        </w:tc>
        <w:tc>
          <w:tcPr>
            <w:tcW w:w="2976" w:type="dxa"/>
          </w:tcPr>
          <w:p w:rsidR="000D7819" w:rsidRPr="009A2380" w:rsidRDefault="000D7819" w:rsidP="00092C77">
            <w:pPr>
              <w:contextualSpacing/>
            </w:pPr>
            <w:r w:rsidRPr="00D77E3C">
              <w:t>Страхование и хеджирование рисков</w:t>
            </w:r>
            <w:r>
              <w:t>.</w:t>
            </w:r>
          </w:p>
        </w:tc>
        <w:tc>
          <w:tcPr>
            <w:tcW w:w="1844" w:type="dxa"/>
          </w:tcPr>
          <w:p w:rsidR="000D7819" w:rsidRPr="00092C77" w:rsidRDefault="000D7819" w:rsidP="001B0166">
            <w:pPr>
              <w:pStyle w:val="ListParagraph"/>
              <w:ind w:left="0"/>
              <w:jc w:val="center"/>
            </w:pPr>
            <w:r w:rsidRPr="00EE48FB">
              <w:t>ПК-10</w:t>
            </w:r>
          </w:p>
        </w:tc>
        <w:tc>
          <w:tcPr>
            <w:tcW w:w="4960" w:type="dxa"/>
          </w:tcPr>
          <w:p w:rsidR="000D7819" w:rsidRPr="00092C77" w:rsidRDefault="000D7819" w:rsidP="001B0166">
            <w:pPr>
              <w:pStyle w:val="ListParagraph"/>
              <w:ind w:left="0"/>
              <w:jc w:val="both"/>
            </w:pPr>
            <w:r w:rsidRPr="00AC11DE">
              <w:t>Вопросы к занятию, практическое задание</w:t>
            </w:r>
            <w:r>
              <w:t>, кейс</w:t>
            </w:r>
          </w:p>
        </w:tc>
      </w:tr>
      <w:tr w:rsidR="000D7819" w:rsidRPr="00092C77" w:rsidTr="001B0166">
        <w:trPr>
          <w:jc w:val="center"/>
        </w:trPr>
        <w:tc>
          <w:tcPr>
            <w:tcW w:w="426" w:type="dxa"/>
          </w:tcPr>
          <w:p w:rsidR="000D7819" w:rsidRDefault="000D7819" w:rsidP="001B0166">
            <w:pPr>
              <w:pStyle w:val="ListParagraph"/>
              <w:ind w:left="0"/>
              <w:jc w:val="center"/>
            </w:pPr>
            <w:r>
              <w:t>8.</w:t>
            </w:r>
          </w:p>
        </w:tc>
        <w:tc>
          <w:tcPr>
            <w:tcW w:w="2976" w:type="dxa"/>
          </w:tcPr>
          <w:p w:rsidR="000D7819" w:rsidRPr="009A2380" w:rsidRDefault="000D7819" w:rsidP="00092C77">
            <w:pPr>
              <w:contextualSpacing/>
            </w:pPr>
            <w:r w:rsidRPr="00D77E3C">
              <w:t>Программа управления рисками на предприятии</w:t>
            </w:r>
            <w:r>
              <w:t>.</w:t>
            </w:r>
          </w:p>
        </w:tc>
        <w:tc>
          <w:tcPr>
            <w:tcW w:w="1844" w:type="dxa"/>
          </w:tcPr>
          <w:p w:rsidR="000D7819" w:rsidRPr="00092C77" w:rsidRDefault="000D7819" w:rsidP="001B0166">
            <w:pPr>
              <w:pStyle w:val="ListParagraph"/>
              <w:ind w:left="0"/>
              <w:jc w:val="center"/>
            </w:pPr>
            <w:r w:rsidRPr="009A2380">
              <w:t>ПК-</w:t>
            </w:r>
            <w:r>
              <w:t>10</w:t>
            </w:r>
          </w:p>
        </w:tc>
        <w:tc>
          <w:tcPr>
            <w:tcW w:w="4960" w:type="dxa"/>
          </w:tcPr>
          <w:p w:rsidR="000D7819" w:rsidRPr="00092C77" w:rsidRDefault="000D7819" w:rsidP="001B0166">
            <w:pPr>
              <w:pStyle w:val="ListParagraph"/>
              <w:ind w:left="0"/>
              <w:jc w:val="both"/>
            </w:pPr>
            <w:r w:rsidRPr="00AC11DE">
              <w:t>Вопросы к занятию, практическое задание</w:t>
            </w:r>
          </w:p>
        </w:tc>
      </w:tr>
    </w:tbl>
    <w:p w:rsidR="000D7819" w:rsidRDefault="000D7819" w:rsidP="00092C77">
      <w:pPr>
        <w:pStyle w:val="ListParagraph"/>
        <w:ind w:left="0"/>
        <w:jc w:val="both"/>
        <w:rPr>
          <w:i/>
        </w:rPr>
      </w:pPr>
    </w:p>
    <w:p w:rsidR="000D7819" w:rsidRPr="00F349C8" w:rsidRDefault="000D7819" w:rsidP="00092C77">
      <w:pPr>
        <w:pStyle w:val="ListParagraph"/>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D7819" w:rsidRPr="00F349C8" w:rsidRDefault="000D7819" w:rsidP="00092C77">
      <w:pPr>
        <w:pStyle w:val="ListParagraph"/>
        <w:ind w:left="0"/>
        <w:jc w:val="both"/>
        <w:rPr>
          <w:b/>
        </w:rPr>
      </w:pPr>
    </w:p>
    <w:p w:rsidR="000D7819" w:rsidRPr="008961C3" w:rsidRDefault="000D7819" w:rsidP="008961C3">
      <w:pPr>
        <w:pStyle w:val="ListParagraph"/>
        <w:ind w:left="0" w:firstLine="709"/>
        <w:jc w:val="both"/>
        <w:rPr>
          <w:b/>
        </w:rPr>
      </w:pPr>
      <w:r w:rsidRPr="008961C3">
        <w:rPr>
          <w:b/>
        </w:rPr>
        <w:t xml:space="preserve">Тема 1. </w:t>
      </w:r>
      <w:r w:rsidRPr="00D77E3C">
        <w:rPr>
          <w:b/>
        </w:rPr>
        <w:t>Сущность риска как управленческой категории. Понятие управления риском.</w:t>
      </w:r>
    </w:p>
    <w:p w:rsidR="000D7819" w:rsidRDefault="000D7819" w:rsidP="008961C3">
      <w:pPr>
        <w:pStyle w:val="ListParagraph"/>
        <w:ind w:left="0" w:firstLine="709"/>
        <w:jc w:val="both"/>
        <w:rPr>
          <w:i/>
        </w:rPr>
      </w:pPr>
    </w:p>
    <w:p w:rsidR="000D7819" w:rsidRPr="008961C3" w:rsidRDefault="000D7819" w:rsidP="008961C3">
      <w:pPr>
        <w:pStyle w:val="ListParagraph"/>
        <w:ind w:left="0" w:firstLine="709"/>
        <w:jc w:val="both"/>
        <w:rPr>
          <w:i/>
        </w:rPr>
      </w:pPr>
      <w:r w:rsidRPr="008961C3">
        <w:rPr>
          <w:i/>
        </w:rPr>
        <w:t>Вопросы к занятию</w:t>
      </w:r>
    </w:p>
    <w:p w:rsidR="000D7819" w:rsidRDefault="000D7819" w:rsidP="00D77E3C">
      <w:pPr>
        <w:pStyle w:val="ListParagraph"/>
        <w:ind w:left="0" w:firstLine="709"/>
        <w:jc w:val="both"/>
      </w:pPr>
      <w:r>
        <w:t>1. Понятие «риск», сущность и содержание управления рисками.</w:t>
      </w:r>
    </w:p>
    <w:p w:rsidR="000D7819" w:rsidRDefault="000D7819" w:rsidP="00D77E3C">
      <w:pPr>
        <w:pStyle w:val="ListParagraph"/>
        <w:ind w:left="0" w:firstLine="709"/>
        <w:jc w:val="both"/>
      </w:pPr>
      <w:r>
        <w:t xml:space="preserve">2. История развития исследования теории риска. </w:t>
      </w:r>
    </w:p>
    <w:p w:rsidR="000D7819" w:rsidRDefault="000D7819" w:rsidP="00D77E3C">
      <w:pPr>
        <w:pStyle w:val="ListParagraph"/>
        <w:ind w:left="0" w:firstLine="709"/>
        <w:jc w:val="both"/>
      </w:pPr>
      <w:r>
        <w:t xml:space="preserve">3. Основные термины, раскрывающие сущность риска. </w:t>
      </w:r>
    </w:p>
    <w:p w:rsidR="000D7819" w:rsidRDefault="000D7819" w:rsidP="00D77E3C">
      <w:pPr>
        <w:pStyle w:val="ListParagraph"/>
        <w:ind w:left="0" w:firstLine="709"/>
        <w:jc w:val="both"/>
      </w:pPr>
      <w:r>
        <w:t xml:space="preserve">4. Основные подходы к классификации рисков. </w:t>
      </w:r>
    </w:p>
    <w:p w:rsidR="000D7819" w:rsidRDefault="000D7819" w:rsidP="00D77E3C">
      <w:pPr>
        <w:pStyle w:val="ListParagraph"/>
        <w:tabs>
          <w:tab w:val="left" w:pos="4980"/>
        </w:tabs>
        <w:ind w:left="0" w:firstLine="709"/>
        <w:jc w:val="both"/>
      </w:pPr>
      <w:r>
        <w:t>5. Этапы управления риском.</w:t>
      </w:r>
      <w:r>
        <w:tab/>
      </w:r>
    </w:p>
    <w:p w:rsidR="000D7819" w:rsidRPr="008961C3" w:rsidRDefault="000D7819" w:rsidP="00D77E3C">
      <w:pPr>
        <w:pStyle w:val="ListParagraph"/>
        <w:ind w:left="0" w:firstLine="709"/>
        <w:jc w:val="both"/>
      </w:pPr>
      <w:r>
        <w:t>6. Основные причины возникновения рисков.</w:t>
      </w:r>
    </w:p>
    <w:p w:rsidR="000D7819" w:rsidRDefault="000D7819" w:rsidP="008961C3">
      <w:pPr>
        <w:pStyle w:val="ListParagraph"/>
        <w:ind w:left="0" w:firstLine="709"/>
        <w:jc w:val="both"/>
      </w:pPr>
    </w:p>
    <w:p w:rsidR="000D7819" w:rsidRDefault="000D7819" w:rsidP="008B2F76">
      <w:pPr>
        <w:pStyle w:val="NormalWeb"/>
        <w:spacing w:after="0"/>
        <w:ind w:firstLine="709"/>
        <w:jc w:val="both"/>
        <w:rPr>
          <w:rStyle w:val="Strong"/>
          <w:rFonts w:ascii="Times New Roman" w:hAnsi="Times New Roman"/>
          <w:b w:val="0"/>
          <w:color w:val="auto"/>
          <w:sz w:val="24"/>
          <w:szCs w:val="24"/>
        </w:rPr>
      </w:pPr>
      <w:r w:rsidRPr="00F418E3">
        <w:rPr>
          <w:rStyle w:val="Strong"/>
          <w:rFonts w:ascii="Times New Roman" w:hAnsi="Times New Roman"/>
          <w:b w:val="0"/>
          <w:i/>
          <w:color w:val="auto"/>
          <w:sz w:val="24"/>
          <w:szCs w:val="24"/>
        </w:rPr>
        <w:t>Практическое задание 1:</w:t>
      </w:r>
      <w:r w:rsidRPr="00F418E3">
        <w:rPr>
          <w:rStyle w:val="Strong"/>
          <w:rFonts w:ascii="Times New Roman" w:hAnsi="Times New Roman"/>
          <w:b w:val="0"/>
          <w:color w:val="auto"/>
          <w:sz w:val="24"/>
          <w:szCs w:val="24"/>
        </w:rPr>
        <w:t xml:space="preserve"> Охарактеризуйте внешние и внутренние факторы, определяющие уровень риска 1 -прямого действия;  2 -косвенного действия;  3 -объективные;  4 </w:t>
      </w:r>
      <w:r>
        <w:rPr>
          <w:rStyle w:val="Strong"/>
          <w:rFonts w:ascii="Times New Roman" w:hAnsi="Times New Roman"/>
          <w:b w:val="0"/>
          <w:color w:val="auto"/>
          <w:sz w:val="24"/>
          <w:szCs w:val="24"/>
        </w:rPr>
        <w:t xml:space="preserve">– </w:t>
      </w:r>
      <w:r w:rsidRPr="00F418E3">
        <w:rPr>
          <w:rStyle w:val="Strong"/>
          <w:rFonts w:ascii="Times New Roman" w:hAnsi="Times New Roman"/>
          <w:b w:val="0"/>
          <w:color w:val="auto"/>
          <w:sz w:val="24"/>
          <w:szCs w:val="24"/>
        </w:rPr>
        <w:t>субъективные</w:t>
      </w:r>
      <w:r>
        <w:rPr>
          <w:rStyle w:val="Strong"/>
          <w:rFonts w:ascii="Times New Roman" w:hAnsi="Times New Roman"/>
          <w:b w:val="0"/>
          <w:color w:val="auto"/>
          <w:sz w:val="24"/>
          <w:szCs w:val="24"/>
        </w:rPr>
        <w:t>:</w:t>
      </w:r>
    </w:p>
    <w:p w:rsidR="000D7819" w:rsidRDefault="000D7819" w:rsidP="008B2F76">
      <w:pPr>
        <w:pStyle w:val="NormalWeb"/>
        <w:spacing w:after="0"/>
        <w:ind w:firstLine="709"/>
        <w:jc w:val="both"/>
        <w:rPr>
          <w:rStyle w:val="Strong"/>
          <w:rFonts w:ascii="Times New Roman" w:hAnsi="Times New Roman"/>
          <w:b w:val="0"/>
          <w:color w:val="auto"/>
          <w:sz w:val="24"/>
          <w:szCs w:val="24"/>
        </w:rPr>
      </w:pPr>
      <w:r w:rsidRPr="00F418E3">
        <w:rPr>
          <w:rStyle w:val="Strong"/>
          <w:rFonts w:ascii="Times New Roman" w:hAnsi="Times New Roman"/>
          <w:b w:val="0"/>
          <w:color w:val="auto"/>
          <w:sz w:val="24"/>
          <w:szCs w:val="24"/>
        </w:rPr>
        <w:t>а)нестабильность,  противоречивость  законодательства  и  экономической  политики, непредвиденные действия государственных органов и конкурентов;</w:t>
      </w:r>
    </w:p>
    <w:p w:rsidR="000D7819" w:rsidRDefault="000D7819" w:rsidP="008B2F76">
      <w:pPr>
        <w:pStyle w:val="NormalWeb"/>
        <w:spacing w:after="0"/>
        <w:ind w:firstLine="709"/>
        <w:jc w:val="both"/>
        <w:rPr>
          <w:rStyle w:val="Strong"/>
          <w:rFonts w:ascii="Times New Roman" w:hAnsi="Times New Roman"/>
          <w:b w:val="0"/>
          <w:color w:val="auto"/>
          <w:sz w:val="24"/>
          <w:szCs w:val="24"/>
        </w:rPr>
      </w:pPr>
      <w:r w:rsidRPr="00F418E3">
        <w:rPr>
          <w:rStyle w:val="Strong"/>
          <w:rFonts w:ascii="Times New Roman" w:hAnsi="Times New Roman"/>
          <w:b w:val="0"/>
          <w:color w:val="auto"/>
          <w:sz w:val="24"/>
          <w:szCs w:val="24"/>
        </w:rPr>
        <w:t>б)отсутствие механизма мотивации;</w:t>
      </w:r>
    </w:p>
    <w:p w:rsidR="000D7819" w:rsidRDefault="000D7819" w:rsidP="008B2F76">
      <w:pPr>
        <w:pStyle w:val="NormalWeb"/>
        <w:spacing w:after="0"/>
        <w:ind w:firstLine="709"/>
        <w:jc w:val="both"/>
        <w:rPr>
          <w:rStyle w:val="Strong"/>
          <w:rFonts w:ascii="Times New Roman" w:hAnsi="Times New Roman"/>
          <w:b w:val="0"/>
          <w:color w:val="auto"/>
          <w:sz w:val="24"/>
          <w:szCs w:val="24"/>
        </w:rPr>
      </w:pPr>
      <w:r w:rsidRPr="00F418E3">
        <w:rPr>
          <w:rStyle w:val="Strong"/>
          <w:rFonts w:ascii="Times New Roman" w:hAnsi="Times New Roman"/>
          <w:b w:val="0"/>
          <w:color w:val="auto"/>
          <w:sz w:val="24"/>
          <w:szCs w:val="24"/>
        </w:rPr>
        <w:t xml:space="preserve">в) революционные скачки в научно-техническом прогрессе; </w:t>
      </w:r>
    </w:p>
    <w:p w:rsidR="000D7819" w:rsidRDefault="000D7819" w:rsidP="008B2F76">
      <w:pPr>
        <w:pStyle w:val="NormalWeb"/>
        <w:spacing w:after="0"/>
        <w:ind w:firstLine="709"/>
        <w:jc w:val="both"/>
        <w:rPr>
          <w:rStyle w:val="Strong"/>
          <w:rFonts w:ascii="Times New Roman" w:hAnsi="Times New Roman"/>
          <w:b w:val="0"/>
          <w:color w:val="auto"/>
          <w:sz w:val="24"/>
          <w:szCs w:val="24"/>
        </w:rPr>
      </w:pPr>
      <w:r w:rsidRPr="00F418E3">
        <w:rPr>
          <w:rStyle w:val="Strong"/>
          <w:rFonts w:ascii="Times New Roman" w:hAnsi="Times New Roman"/>
          <w:b w:val="0"/>
          <w:color w:val="auto"/>
          <w:sz w:val="24"/>
          <w:szCs w:val="24"/>
        </w:rPr>
        <w:t>г) смерть, болезнь ведущих сотрудников;</w:t>
      </w:r>
    </w:p>
    <w:p w:rsidR="000D7819" w:rsidRDefault="000D7819" w:rsidP="008B2F76">
      <w:pPr>
        <w:pStyle w:val="NormalWeb"/>
        <w:spacing w:after="0"/>
        <w:ind w:firstLine="709"/>
        <w:jc w:val="both"/>
        <w:rPr>
          <w:rStyle w:val="Strong"/>
          <w:rFonts w:ascii="Times New Roman" w:hAnsi="Times New Roman"/>
          <w:b w:val="0"/>
          <w:color w:val="auto"/>
          <w:sz w:val="24"/>
          <w:szCs w:val="24"/>
        </w:rPr>
      </w:pPr>
      <w:r w:rsidRPr="00F418E3">
        <w:rPr>
          <w:rStyle w:val="Strong"/>
          <w:rFonts w:ascii="Times New Roman" w:hAnsi="Times New Roman"/>
          <w:b w:val="0"/>
          <w:color w:val="auto"/>
          <w:sz w:val="24"/>
          <w:szCs w:val="24"/>
        </w:rPr>
        <w:t xml:space="preserve">д)отсутствие у персонала способности к риску; </w:t>
      </w:r>
    </w:p>
    <w:p w:rsidR="000D7819" w:rsidRDefault="000D7819" w:rsidP="008B2F76">
      <w:pPr>
        <w:pStyle w:val="NormalWeb"/>
        <w:spacing w:after="0"/>
        <w:ind w:firstLine="709"/>
        <w:jc w:val="both"/>
        <w:rPr>
          <w:rStyle w:val="Strong"/>
          <w:rFonts w:ascii="Times New Roman" w:hAnsi="Times New Roman"/>
          <w:b w:val="0"/>
          <w:color w:val="auto"/>
          <w:sz w:val="24"/>
          <w:szCs w:val="24"/>
        </w:rPr>
      </w:pPr>
      <w:r w:rsidRPr="00F418E3">
        <w:rPr>
          <w:rStyle w:val="Strong"/>
          <w:rFonts w:ascii="Times New Roman" w:hAnsi="Times New Roman"/>
          <w:b w:val="0"/>
          <w:color w:val="auto"/>
          <w:sz w:val="24"/>
          <w:szCs w:val="24"/>
        </w:rPr>
        <w:t>е)ошибки при принятии и реализации решений;</w:t>
      </w:r>
    </w:p>
    <w:p w:rsidR="000D7819" w:rsidRDefault="000D7819" w:rsidP="008B2F76">
      <w:pPr>
        <w:pStyle w:val="NormalWeb"/>
        <w:spacing w:after="0"/>
        <w:ind w:firstLine="709"/>
        <w:jc w:val="both"/>
        <w:rPr>
          <w:rStyle w:val="Strong"/>
          <w:rFonts w:ascii="Times New Roman" w:hAnsi="Times New Roman"/>
          <w:b w:val="0"/>
          <w:color w:val="auto"/>
          <w:sz w:val="24"/>
          <w:szCs w:val="24"/>
        </w:rPr>
      </w:pPr>
      <w:r w:rsidRPr="00F418E3">
        <w:rPr>
          <w:rStyle w:val="Strong"/>
          <w:rFonts w:ascii="Times New Roman" w:hAnsi="Times New Roman"/>
          <w:b w:val="0"/>
          <w:color w:val="auto"/>
          <w:sz w:val="24"/>
          <w:szCs w:val="24"/>
        </w:rPr>
        <w:t xml:space="preserve">ж)несоблюдение договоров со стороны руководства фирмы; </w:t>
      </w:r>
    </w:p>
    <w:p w:rsidR="000D7819" w:rsidRDefault="000D7819" w:rsidP="008B2F76">
      <w:pPr>
        <w:pStyle w:val="NormalWeb"/>
        <w:spacing w:after="0"/>
        <w:ind w:firstLine="709"/>
        <w:jc w:val="both"/>
        <w:rPr>
          <w:rStyle w:val="Strong"/>
          <w:rFonts w:ascii="Times New Roman" w:hAnsi="Times New Roman"/>
          <w:b w:val="0"/>
          <w:color w:val="auto"/>
          <w:sz w:val="24"/>
          <w:szCs w:val="24"/>
        </w:rPr>
      </w:pPr>
      <w:r w:rsidRPr="00F418E3">
        <w:rPr>
          <w:rStyle w:val="Strong"/>
          <w:rFonts w:ascii="Times New Roman" w:hAnsi="Times New Roman"/>
          <w:b w:val="0"/>
          <w:color w:val="auto"/>
          <w:sz w:val="24"/>
          <w:szCs w:val="24"/>
        </w:rPr>
        <w:t xml:space="preserve">з)непредвиденные изменения в процессе производства (выход из строя техники, ее моральное старение); </w:t>
      </w:r>
    </w:p>
    <w:p w:rsidR="000D7819" w:rsidRDefault="000D7819" w:rsidP="008B2F76">
      <w:pPr>
        <w:pStyle w:val="NormalWeb"/>
        <w:spacing w:after="0"/>
        <w:ind w:firstLine="709"/>
        <w:jc w:val="both"/>
        <w:rPr>
          <w:rStyle w:val="Strong"/>
          <w:rFonts w:ascii="Times New Roman" w:hAnsi="Times New Roman"/>
          <w:b w:val="0"/>
          <w:color w:val="auto"/>
          <w:sz w:val="24"/>
          <w:szCs w:val="24"/>
        </w:rPr>
      </w:pPr>
      <w:r w:rsidRPr="00F418E3">
        <w:rPr>
          <w:rStyle w:val="Strong"/>
          <w:rFonts w:ascii="Times New Roman" w:hAnsi="Times New Roman"/>
          <w:b w:val="0"/>
          <w:color w:val="auto"/>
          <w:sz w:val="24"/>
          <w:szCs w:val="24"/>
        </w:rPr>
        <w:t xml:space="preserve">и)непредвиденные изменения конъюнктуры внутреннего и внешнего рынков; </w:t>
      </w:r>
    </w:p>
    <w:p w:rsidR="000D7819" w:rsidRDefault="000D7819" w:rsidP="008B2F76">
      <w:pPr>
        <w:pStyle w:val="NormalWeb"/>
        <w:spacing w:after="0"/>
        <w:ind w:firstLine="709"/>
        <w:jc w:val="both"/>
        <w:rPr>
          <w:rStyle w:val="Strong"/>
          <w:rFonts w:ascii="Times New Roman" w:hAnsi="Times New Roman"/>
          <w:b w:val="0"/>
          <w:color w:val="auto"/>
          <w:sz w:val="24"/>
          <w:szCs w:val="24"/>
        </w:rPr>
      </w:pPr>
      <w:r w:rsidRPr="00F418E3">
        <w:rPr>
          <w:rStyle w:val="Strong"/>
          <w:rFonts w:ascii="Times New Roman" w:hAnsi="Times New Roman"/>
          <w:b w:val="0"/>
          <w:color w:val="auto"/>
          <w:sz w:val="24"/>
          <w:szCs w:val="24"/>
        </w:rPr>
        <w:t xml:space="preserve">к)низкое качество управленческих, рабочих кадров и специалистов; </w:t>
      </w:r>
    </w:p>
    <w:p w:rsidR="000D7819" w:rsidRDefault="000D7819" w:rsidP="008B2F76">
      <w:pPr>
        <w:pStyle w:val="NormalWeb"/>
        <w:spacing w:after="0"/>
        <w:ind w:firstLine="709"/>
        <w:jc w:val="both"/>
        <w:rPr>
          <w:rStyle w:val="Strong"/>
          <w:rFonts w:ascii="Times New Roman" w:hAnsi="Times New Roman"/>
          <w:b w:val="0"/>
          <w:color w:val="auto"/>
          <w:sz w:val="24"/>
          <w:szCs w:val="24"/>
        </w:rPr>
      </w:pPr>
      <w:r w:rsidRPr="00F418E3">
        <w:rPr>
          <w:rStyle w:val="Strong"/>
          <w:rFonts w:ascii="Times New Roman" w:hAnsi="Times New Roman"/>
          <w:b w:val="0"/>
          <w:color w:val="auto"/>
          <w:sz w:val="24"/>
          <w:szCs w:val="24"/>
        </w:rPr>
        <w:t>л) финансовые проблемы внутри фирмы;</w:t>
      </w:r>
    </w:p>
    <w:p w:rsidR="000D7819" w:rsidRDefault="000D7819" w:rsidP="008B2F76">
      <w:pPr>
        <w:pStyle w:val="NormalWeb"/>
        <w:spacing w:after="0"/>
        <w:ind w:firstLine="709"/>
        <w:jc w:val="both"/>
        <w:rPr>
          <w:rStyle w:val="Strong"/>
          <w:rFonts w:ascii="Times New Roman" w:hAnsi="Times New Roman"/>
          <w:b w:val="0"/>
          <w:color w:val="auto"/>
          <w:sz w:val="24"/>
          <w:szCs w:val="24"/>
        </w:rPr>
      </w:pPr>
      <w:r w:rsidRPr="00F418E3">
        <w:rPr>
          <w:rStyle w:val="Strong"/>
          <w:rFonts w:ascii="Times New Roman" w:hAnsi="Times New Roman"/>
          <w:b w:val="0"/>
          <w:color w:val="auto"/>
          <w:sz w:val="24"/>
          <w:szCs w:val="24"/>
        </w:rPr>
        <w:t>м) непредвиденные изменения экономической обстановки в регионе и в отрасли</w:t>
      </w:r>
      <w:r>
        <w:rPr>
          <w:rStyle w:val="Strong"/>
          <w:rFonts w:ascii="Times New Roman" w:hAnsi="Times New Roman"/>
          <w:b w:val="0"/>
          <w:color w:val="auto"/>
          <w:sz w:val="24"/>
          <w:szCs w:val="24"/>
        </w:rPr>
        <w:t>;</w:t>
      </w:r>
    </w:p>
    <w:p w:rsidR="000D7819" w:rsidRDefault="000D7819" w:rsidP="008B2F76">
      <w:pPr>
        <w:pStyle w:val="NormalWeb"/>
        <w:spacing w:after="0"/>
        <w:ind w:firstLine="709"/>
        <w:jc w:val="both"/>
        <w:rPr>
          <w:rStyle w:val="Strong"/>
          <w:rFonts w:ascii="Times New Roman" w:hAnsi="Times New Roman"/>
          <w:b w:val="0"/>
          <w:color w:val="auto"/>
          <w:sz w:val="24"/>
          <w:szCs w:val="24"/>
        </w:rPr>
      </w:pPr>
      <w:r w:rsidRPr="00F418E3">
        <w:rPr>
          <w:rStyle w:val="Strong"/>
          <w:rFonts w:ascii="Times New Roman" w:hAnsi="Times New Roman"/>
          <w:b w:val="0"/>
          <w:color w:val="auto"/>
          <w:sz w:val="24"/>
          <w:szCs w:val="24"/>
        </w:rPr>
        <w:t>н)стихийные силы природы и климат;</w:t>
      </w:r>
    </w:p>
    <w:p w:rsidR="000D7819" w:rsidRDefault="000D7819" w:rsidP="008B2F76">
      <w:pPr>
        <w:pStyle w:val="NormalWeb"/>
        <w:spacing w:after="0"/>
        <w:ind w:firstLine="709"/>
        <w:jc w:val="both"/>
        <w:rPr>
          <w:rStyle w:val="Strong"/>
          <w:rFonts w:ascii="Times New Roman" w:hAnsi="Times New Roman"/>
          <w:b w:val="0"/>
          <w:color w:val="auto"/>
          <w:sz w:val="24"/>
          <w:szCs w:val="24"/>
        </w:rPr>
      </w:pPr>
      <w:r w:rsidRPr="00F418E3">
        <w:rPr>
          <w:rStyle w:val="Strong"/>
          <w:rFonts w:ascii="Times New Roman" w:hAnsi="Times New Roman"/>
          <w:b w:val="0"/>
          <w:color w:val="auto"/>
          <w:sz w:val="24"/>
          <w:szCs w:val="24"/>
        </w:rPr>
        <w:t>о) нестабильность политических и социальных условий предпринимательской деятельности;</w:t>
      </w:r>
    </w:p>
    <w:p w:rsidR="000D7819" w:rsidRDefault="000D7819" w:rsidP="008B2F76">
      <w:pPr>
        <w:pStyle w:val="NormalWeb"/>
        <w:spacing w:after="0"/>
        <w:ind w:firstLine="709"/>
        <w:jc w:val="both"/>
        <w:rPr>
          <w:rStyle w:val="Strong"/>
          <w:rFonts w:ascii="Times New Roman" w:hAnsi="Times New Roman"/>
          <w:b w:val="0"/>
          <w:color w:val="auto"/>
          <w:sz w:val="24"/>
          <w:szCs w:val="24"/>
        </w:rPr>
      </w:pPr>
      <w:r w:rsidRPr="00F418E3">
        <w:rPr>
          <w:rStyle w:val="Strong"/>
          <w:rFonts w:ascii="Times New Roman" w:hAnsi="Times New Roman"/>
          <w:b w:val="0"/>
          <w:color w:val="auto"/>
          <w:sz w:val="24"/>
          <w:szCs w:val="24"/>
        </w:rPr>
        <w:t>п) воля всевышнего</w:t>
      </w:r>
      <w:r>
        <w:rPr>
          <w:rStyle w:val="Strong"/>
          <w:rFonts w:ascii="Times New Roman" w:hAnsi="Times New Roman"/>
          <w:b w:val="0"/>
          <w:color w:val="auto"/>
          <w:sz w:val="24"/>
          <w:szCs w:val="24"/>
        </w:rPr>
        <w:t>.</w:t>
      </w:r>
    </w:p>
    <w:p w:rsidR="000D7819" w:rsidRDefault="000D7819" w:rsidP="008B2F76">
      <w:pPr>
        <w:pStyle w:val="NormalWeb"/>
        <w:spacing w:after="0"/>
        <w:ind w:firstLine="709"/>
        <w:jc w:val="both"/>
        <w:rPr>
          <w:rStyle w:val="Strong"/>
          <w:rFonts w:ascii="Times New Roman" w:hAnsi="Times New Roman"/>
          <w:b w:val="0"/>
          <w:color w:val="auto"/>
          <w:sz w:val="24"/>
          <w:szCs w:val="24"/>
        </w:rPr>
      </w:pPr>
    </w:p>
    <w:p w:rsidR="000D7819" w:rsidRDefault="000D7819" w:rsidP="00F418E3">
      <w:pPr>
        <w:pStyle w:val="NormalWeb"/>
        <w:ind w:firstLine="709"/>
        <w:jc w:val="both"/>
        <w:rPr>
          <w:rStyle w:val="Strong"/>
          <w:rFonts w:ascii="Times New Roman" w:hAnsi="Times New Roman"/>
          <w:b w:val="0"/>
          <w:i/>
          <w:color w:val="auto"/>
          <w:sz w:val="24"/>
          <w:szCs w:val="24"/>
        </w:rPr>
      </w:pPr>
      <w:r w:rsidRPr="00F418E3">
        <w:rPr>
          <w:rStyle w:val="Strong"/>
          <w:rFonts w:ascii="Times New Roman" w:hAnsi="Times New Roman"/>
          <w:b w:val="0"/>
          <w:i/>
          <w:color w:val="auto"/>
          <w:sz w:val="24"/>
          <w:szCs w:val="24"/>
        </w:rPr>
        <w:t xml:space="preserve">Практическое задание 2: </w:t>
      </w:r>
    </w:p>
    <w:p w:rsidR="000D7819" w:rsidRPr="005E6D9B" w:rsidRDefault="000D7819" w:rsidP="00F418E3">
      <w:pPr>
        <w:pStyle w:val="NormalWeb"/>
        <w:ind w:firstLine="709"/>
        <w:jc w:val="both"/>
        <w:rPr>
          <w:rStyle w:val="Strong"/>
          <w:rFonts w:ascii="Times New Roman" w:hAnsi="Times New Roman"/>
          <w:b w:val="0"/>
          <w:color w:val="auto"/>
          <w:sz w:val="24"/>
          <w:szCs w:val="24"/>
        </w:rPr>
      </w:pPr>
      <w:r w:rsidRPr="005E6D9B">
        <w:rPr>
          <w:rStyle w:val="Strong"/>
          <w:rFonts w:ascii="Times New Roman" w:hAnsi="Times New Roman"/>
          <w:b w:val="0"/>
          <w:color w:val="auto"/>
          <w:sz w:val="24"/>
          <w:szCs w:val="24"/>
        </w:rPr>
        <w:t>Люди оказываются в состоянии беспокойства, когда у них появляются желания, которые пока не могут быть удовлетворены имеющимися возможностями. Они ощущают побуждение к действию, но одновременно – и препятствие, мешающее его исполнению. Как следствие, люди испытывают дискомфорт, неуверенность, им постоянно кажется, что что-то не так. Это внутреннее напряжение часто проявляется в суетливости, не скоординированной деятельности. Точно так же и в приложении к проблемам ведения хозяйственной, экономической деятельности в России в последние годы. И эти проявления беспокойства можно объяснить достаточно определенно: время, когда сравнительно легко и быстро можно было сделать большие деньги, минуло. На рынке товаров и услуг постепенно становится тесно. И теперь уже приходится бороться за каждый процент прибыли.</w:t>
      </w:r>
    </w:p>
    <w:p w:rsidR="000D7819" w:rsidRPr="00F418E3" w:rsidRDefault="000D7819" w:rsidP="00F418E3">
      <w:pPr>
        <w:pStyle w:val="NormalWeb"/>
        <w:ind w:firstLine="709"/>
        <w:jc w:val="both"/>
        <w:rPr>
          <w:rStyle w:val="Strong"/>
          <w:rFonts w:ascii="Times New Roman" w:hAnsi="Times New Roman"/>
          <w:b w:val="0"/>
          <w:color w:val="auto"/>
          <w:sz w:val="24"/>
          <w:szCs w:val="24"/>
        </w:rPr>
      </w:pPr>
      <w:r w:rsidRPr="00F418E3">
        <w:rPr>
          <w:rStyle w:val="Strong"/>
          <w:rFonts w:ascii="Times New Roman" w:hAnsi="Times New Roman"/>
          <w:b w:val="0"/>
          <w:color w:val="auto"/>
          <w:sz w:val="24"/>
          <w:szCs w:val="24"/>
        </w:rPr>
        <w:t>Вопрос №1. Существует ли связь между внутренним напряжением, возникающим у человека в состоянии беспокойства, и его поступками?</w:t>
      </w:r>
    </w:p>
    <w:p w:rsidR="000D7819" w:rsidRPr="00F418E3" w:rsidRDefault="000D7819" w:rsidP="00F418E3">
      <w:pPr>
        <w:pStyle w:val="NormalWeb"/>
        <w:ind w:firstLine="709"/>
        <w:jc w:val="both"/>
        <w:rPr>
          <w:rStyle w:val="Strong"/>
          <w:rFonts w:ascii="Times New Roman" w:hAnsi="Times New Roman"/>
          <w:b w:val="0"/>
          <w:color w:val="auto"/>
          <w:sz w:val="24"/>
          <w:szCs w:val="24"/>
        </w:rPr>
      </w:pPr>
      <w:r w:rsidRPr="00F418E3">
        <w:rPr>
          <w:rStyle w:val="Strong"/>
          <w:rFonts w:ascii="Times New Roman" w:hAnsi="Times New Roman"/>
          <w:b w:val="0"/>
          <w:color w:val="auto"/>
          <w:sz w:val="24"/>
          <w:szCs w:val="24"/>
        </w:rPr>
        <w:t>Вопрос №2. Какие виды рисков преобладали в российской экономике в 1990-е годы?</w:t>
      </w:r>
    </w:p>
    <w:p w:rsidR="000D7819" w:rsidRPr="00F418E3" w:rsidRDefault="000D7819" w:rsidP="00F418E3">
      <w:pPr>
        <w:pStyle w:val="NormalWeb"/>
        <w:ind w:firstLine="709"/>
        <w:jc w:val="both"/>
        <w:rPr>
          <w:rStyle w:val="Strong"/>
          <w:rFonts w:ascii="Times New Roman" w:hAnsi="Times New Roman"/>
          <w:b w:val="0"/>
          <w:color w:val="auto"/>
          <w:sz w:val="24"/>
          <w:szCs w:val="24"/>
        </w:rPr>
      </w:pPr>
      <w:r w:rsidRPr="00F418E3">
        <w:rPr>
          <w:rStyle w:val="Strong"/>
          <w:rFonts w:ascii="Times New Roman" w:hAnsi="Times New Roman"/>
          <w:b w:val="0"/>
          <w:color w:val="auto"/>
          <w:sz w:val="24"/>
          <w:szCs w:val="24"/>
        </w:rPr>
        <w:t>Вопрос №3. Какие виды рисков преобладают в российской экономике сегодня и как они влияют на ведение предпринимательской деятельности в туризме</w:t>
      </w:r>
      <w:r>
        <w:rPr>
          <w:rStyle w:val="Strong"/>
          <w:rFonts w:ascii="Times New Roman" w:hAnsi="Times New Roman"/>
          <w:b w:val="0"/>
          <w:color w:val="auto"/>
          <w:sz w:val="24"/>
          <w:szCs w:val="24"/>
        </w:rPr>
        <w:t>, сфере досуга, услуг, торговле</w:t>
      </w:r>
      <w:r w:rsidRPr="00F418E3">
        <w:rPr>
          <w:rStyle w:val="Strong"/>
          <w:rFonts w:ascii="Times New Roman" w:hAnsi="Times New Roman"/>
          <w:b w:val="0"/>
          <w:color w:val="auto"/>
          <w:sz w:val="24"/>
          <w:szCs w:val="24"/>
        </w:rPr>
        <w:t>?</w:t>
      </w:r>
    </w:p>
    <w:p w:rsidR="000D7819" w:rsidRDefault="000D7819" w:rsidP="008961C3">
      <w:pPr>
        <w:pStyle w:val="NormalWeb"/>
        <w:spacing w:after="0"/>
        <w:ind w:firstLine="709"/>
        <w:jc w:val="both"/>
        <w:rPr>
          <w:rStyle w:val="Strong"/>
          <w:rFonts w:ascii="Times New Roman" w:hAnsi="Times New Roman"/>
          <w:color w:val="auto"/>
          <w:sz w:val="24"/>
          <w:szCs w:val="24"/>
        </w:rPr>
      </w:pPr>
    </w:p>
    <w:p w:rsidR="000D7819" w:rsidRDefault="000D7819" w:rsidP="008961C3">
      <w:pPr>
        <w:pStyle w:val="NormalWeb"/>
        <w:spacing w:after="0"/>
        <w:ind w:firstLine="709"/>
        <w:jc w:val="both"/>
        <w:rPr>
          <w:rStyle w:val="Strong"/>
          <w:rFonts w:ascii="Times New Roman" w:hAnsi="Times New Roman"/>
          <w:b w:val="0"/>
          <w:i/>
          <w:color w:val="auto"/>
          <w:sz w:val="24"/>
          <w:szCs w:val="24"/>
        </w:rPr>
      </w:pPr>
      <w:r w:rsidRPr="00F72DC2">
        <w:rPr>
          <w:rStyle w:val="Strong"/>
          <w:rFonts w:ascii="Times New Roman" w:hAnsi="Times New Roman"/>
          <w:b w:val="0"/>
          <w:i/>
          <w:color w:val="auto"/>
          <w:sz w:val="24"/>
          <w:szCs w:val="24"/>
        </w:rPr>
        <w:t>Практическое задание 3:</w:t>
      </w:r>
    </w:p>
    <w:p w:rsidR="000D7819" w:rsidRPr="005E6D9B" w:rsidRDefault="000D7819" w:rsidP="005E6D9B">
      <w:pPr>
        <w:pStyle w:val="NormalWeb"/>
        <w:ind w:firstLine="709"/>
        <w:jc w:val="both"/>
        <w:rPr>
          <w:rStyle w:val="Strong"/>
          <w:rFonts w:ascii="Times New Roman" w:hAnsi="Times New Roman"/>
          <w:b w:val="0"/>
          <w:color w:val="auto"/>
          <w:sz w:val="24"/>
          <w:szCs w:val="24"/>
        </w:rPr>
      </w:pPr>
      <w:r w:rsidRPr="005E6D9B">
        <w:rPr>
          <w:rStyle w:val="Strong"/>
          <w:rFonts w:ascii="Times New Roman" w:hAnsi="Times New Roman"/>
          <w:b w:val="0"/>
          <w:color w:val="auto"/>
          <w:sz w:val="24"/>
          <w:szCs w:val="24"/>
        </w:rPr>
        <w:t>Любой бизнес – дело рискованное. Риск – вероятность возникновения убытков или неполучения доходов по сравнению с прогнозируемым вариантом. Усиление риска, по сути, – оборотная сторона свободы предпринимательства, своеобразная плата за нее. По мере развития рыночных отношений в нашей стране усиливается конкуренция. Чтобы выжить в данных условиях, нужно решаться на внедрение технических новшеств и смелые, нетривиальные поступки, а это усиливает риск. Приходится смириться с неизбежностью риска и научиться прогнозировать события, оценивать риск, не переходить за допустимые его пределы.</w:t>
      </w:r>
    </w:p>
    <w:p w:rsidR="000D7819" w:rsidRPr="005E6D9B" w:rsidRDefault="000D7819" w:rsidP="005E6D9B">
      <w:pPr>
        <w:pStyle w:val="NormalWeb"/>
        <w:ind w:firstLine="709"/>
        <w:jc w:val="both"/>
        <w:rPr>
          <w:rStyle w:val="Strong"/>
          <w:rFonts w:ascii="Times New Roman" w:hAnsi="Times New Roman"/>
          <w:b w:val="0"/>
          <w:color w:val="auto"/>
          <w:sz w:val="24"/>
          <w:szCs w:val="24"/>
        </w:rPr>
      </w:pPr>
      <w:r w:rsidRPr="005E6D9B">
        <w:rPr>
          <w:rStyle w:val="Strong"/>
          <w:rFonts w:ascii="Times New Roman" w:hAnsi="Times New Roman"/>
          <w:b w:val="0"/>
          <w:color w:val="auto"/>
          <w:sz w:val="24"/>
          <w:szCs w:val="24"/>
        </w:rPr>
        <w:t>Выделяют следующие основные виды предпринимательского риска.</w:t>
      </w:r>
    </w:p>
    <w:p w:rsidR="000D7819" w:rsidRPr="005E6D9B" w:rsidRDefault="000D7819" w:rsidP="005E6D9B">
      <w:pPr>
        <w:pStyle w:val="NormalWeb"/>
        <w:ind w:firstLine="709"/>
        <w:jc w:val="both"/>
        <w:rPr>
          <w:rStyle w:val="Strong"/>
          <w:rFonts w:ascii="Times New Roman" w:hAnsi="Times New Roman"/>
          <w:b w:val="0"/>
          <w:color w:val="auto"/>
          <w:sz w:val="24"/>
          <w:szCs w:val="24"/>
        </w:rPr>
      </w:pPr>
      <w:r w:rsidRPr="005E6D9B">
        <w:rPr>
          <w:rStyle w:val="Strong"/>
          <w:rFonts w:ascii="Times New Roman" w:hAnsi="Times New Roman"/>
          <w:b w:val="0"/>
          <w:color w:val="auto"/>
          <w:sz w:val="24"/>
          <w:szCs w:val="24"/>
          <w:u w:val="single"/>
        </w:rPr>
        <w:t>Производственный риск</w:t>
      </w:r>
      <w:r w:rsidRPr="005E6D9B">
        <w:rPr>
          <w:rStyle w:val="Strong"/>
          <w:rFonts w:ascii="Times New Roman" w:hAnsi="Times New Roman"/>
          <w:b w:val="0"/>
          <w:color w:val="auto"/>
          <w:sz w:val="24"/>
          <w:szCs w:val="24"/>
        </w:rPr>
        <w:t xml:space="preserve"> связан с выпуском продукции, товаров, с осуществлением любых видов услуг и производственной деятельности. Наиболее важные причины производственного риска – возможное снижение предполагаемых объемов производства, рост материальных или других затрат, уплата завышенных отчислений и налогов и т. д.</w:t>
      </w:r>
    </w:p>
    <w:p w:rsidR="000D7819" w:rsidRPr="005E6D9B" w:rsidRDefault="000D7819" w:rsidP="005E6D9B">
      <w:pPr>
        <w:pStyle w:val="NormalWeb"/>
        <w:ind w:firstLine="709"/>
        <w:jc w:val="both"/>
        <w:rPr>
          <w:rStyle w:val="Strong"/>
          <w:rFonts w:ascii="Times New Roman" w:hAnsi="Times New Roman"/>
          <w:b w:val="0"/>
          <w:color w:val="auto"/>
          <w:sz w:val="24"/>
          <w:szCs w:val="24"/>
        </w:rPr>
      </w:pPr>
      <w:r w:rsidRPr="005E6D9B">
        <w:rPr>
          <w:rStyle w:val="Strong"/>
          <w:rFonts w:ascii="Times New Roman" w:hAnsi="Times New Roman"/>
          <w:b w:val="0"/>
          <w:color w:val="auto"/>
          <w:sz w:val="24"/>
          <w:szCs w:val="24"/>
          <w:u w:val="single"/>
        </w:rPr>
        <w:t>Коммерческий риск</w:t>
      </w:r>
      <w:r w:rsidRPr="005E6D9B">
        <w:rPr>
          <w:rStyle w:val="Strong"/>
          <w:rFonts w:ascii="Times New Roman" w:hAnsi="Times New Roman"/>
          <w:b w:val="0"/>
          <w:color w:val="auto"/>
          <w:sz w:val="24"/>
          <w:szCs w:val="24"/>
        </w:rPr>
        <w:t xml:space="preserve"> возникает в процессе реализации товаров, произведенных или закупленных предпринимателем. Причины коммерческого риска – снижение объема реализации вследствие изменения конъюнктуры или других обстоятельств, повышение закупочной цены товаров, непредвиденное снижение объема закупок, потери товара в процессе обращения, повышение издержек обращения.</w:t>
      </w:r>
    </w:p>
    <w:p w:rsidR="000D7819" w:rsidRPr="005E6D9B" w:rsidRDefault="000D7819" w:rsidP="005E6D9B">
      <w:pPr>
        <w:pStyle w:val="NormalWeb"/>
        <w:spacing w:after="0"/>
        <w:ind w:firstLine="709"/>
        <w:jc w:val="both"/>
        <w:rPr>
          <w:rStyle w:val="Strong"/>
          <w:rFonts w:ascii="Times New Roman" w:hAnsi="Times New Roman"/>
          <w:b w:val="0"/>
          <w:color w:val="auto"/>
          <w:sz w:val="24"/>
          <w:szCs w:val="24"/>
        </w:rPr>
      </w:pPr>
      <w:r w:rsidRPr="005E6D9B">
        <w:rPr>
          <w:rStyle w:val="Strong"/>
          <w:rFonts w:ascii="Times New Roman" w:hAnsi="Times New Roman"/>
          <w:b w:val="0"/>
          <w:color w:val="auto"/>
          <w:sz w:val="24"/>
          <w:szCs w:val="24"/>
          <w:u w:val="single"/>
        </w:rPr>
        <w:t>Финансовый риск</w:t>
      </w:r>
      <w:r w:rsidRPr="005E6D9B">
        <w:rPr>
          <w:rStyle w:val="Strong"/>
          <w:rFonts w:ascii="Times New Roman" w:hAnsi="Times New Roman"/>
          <w:b w:val="0"/>
          <w:color w:val="auto"/>
          <w:sz w:val="24"/>
          <w:szCs w:val="24"/>
        </w:rPr>
        <w:t xml:space="preserve"> возникает в сфере взаимодействия предприятия с банками и другими финансовыми институтами. Он измеряется соотношением заемных средств к собственным: чем выше это соотношение, тем в большей степени предприятие зависит от кредиторов и тем выше финансовый риск, так как прекращение кредитования или ужесточение условий кредита может повлечь за собой остановку производства из-за отсутствия сырья, материалов и т. д.</w:t>
      </w:r>
    </w:p>
    <w:p w:rsidR="000D7819" w:rsidRPr="00F72DC2" w:rsidRDefault="000D7819" w:rsidP="00F418E3">
      <w:pPr>
        <w:pStyle w:val="NormalWeb"/>
        <w:ind w:firstLine="709"/>
        <w:jc w:val="both"/>
        <w:rPr>
          <w:rStyle w:val="Strong"/>
          <w:rFonts w:ascii="Times New Roman" w:hAnsi="Times New Roman"/>
          <w:b w:val="0"/>
          <w:color w:val="auto"/>
          <w:sz w:val="24"/>
          <w:szCs w:val="24"/>
        </w:rPr>
      </w:pPr>
      <w:r w:rsidRPr="00F72DC2">
        <w:rPr>
          <w:rStyle w:val="Strong"/>
          <w:rFonts w:ascii="Times New Roman" w:hAnsi="Times New Roman"/>
          <w:b w:val="0"/>
          <w:color w:val="auto"/>
          <w:sz w:val="24"/>
          <w:szCs w:val="24"/>
        </w:rPr>
        <w:t>Вопрос №1. Какие виды рисков преобладают в предпринимательской деятельности?</w:t>
      </w:r>
    </w:p>
    <w:p w:rsidR="000D7819" w:rsidRPr="00F72DC2" w:rsidRDefault="000D7819" w:rsidP="00F418E3">
      <w:pPr>
        <w:pStyle w:val="NormalWeb"/>
        <w:ind w:firstLine="709"/>
        <w:jc w:val="both"/>
        <w:rPr>
          <w:rStyle w:val="Strong"/>
          <w:rFonts w:ascii="Times New Roman" w:hAnsi="Times New Roman"/>
          <w:b w:val="0"/>
          <w:color w:val="auto"/>
          <w:sz w:val="24"/>
          <w:szCs w:val="24"/>
        </w:rPr>
      </w:pPr>
      <w:r w:rsidRPr="00F72DC2">
        <w:rPr>
          <w:rStyle w:val="Strong"/>
          <w:rFonts w:ascii="Times New Roman" w:hAnsi="Times New Roman"/>
          <w:b w:val="0"/>
          <w:color w:val="auto"/>
          <w:sz w:val="24"/>
          <w:szCs w:val="24"/>
        </w:rPr>
        <w:t>Вопрос №2. Каким образом вышеприведённые риски зависят от сферы деятельности организации?</w:t>
      </w:r>
    </w:p>
    <w:p w:rsidR="000D7819" w:rsidRPr="00F72DC2" w:rsidRDefault="000D7819" w:rsidP="00F418E3">
      <w:pPr>
        <w:pStyle w:val="NormalWeb"/>
        <w:ind w:firstLine="709"/>
        <w:jc w:val="both"/>
        <w:rPr>
          <w:rStyle w:val="Strong"/>
          <w:rFonts w:ascii="Times New Roman" w:hAnsi="Times New Roman"/>
          <w:b w:val="0"/>
          <w:color w:val="auto"/>
          <w:sz w:val="24"/>
          <w:szCs w:val="24"/>
        </w:rPr>
      </w:pPr>
      <w:r w:rsidRPr="00F72DC2">
        <w:rPr>
          <w:rStyle w:val="Strong"/>
          <w:rFonts w:ascii="Times New Roman" w:hAnsi="Times New Roman"/>
          <w:b w:val="0"/>
          <w:color w:val="auto"/>
          <w:sz w:val="24"/>
          <w:szCs w:val="24"/>
        </w:rPr>
        <w:t>Вопрос №3. Можно ли минимизировать риски за счёт выбора определённого бизнеса? Приведите примеры.</w:t>
      </w:r>
    </w:p>
    <w:p w:rsidR="000D7819" w:rsidRDefault="000D7819" w:rsidP="00F418E3">
      <w:pPr>
        <w:pStyle w:val="NormalWeb"/>
        <w:spacing w:after="0"/>
        <w:ind w:firstLine="709"/>
        <w:jc w:val="both"/>
        <w:rPr>
          <w:rStyle w:val="Strong"/>
          <w:rFonts w:ascii="Times New Roman" w:hAnsi="Times New Roman"/>
          <w:b w:val="0"/>
          <w:i/>
          <w:color w:val="auto"/>
          <w:sz w:val="24"/>
          <w:szCs w:val="24"/>
        </w:rPr>
      </w:pPr>
    </w:p>
    <w:p w:rsidR="000D7819" w:rsidRPr="00F72DC2" w:rsidRDefault="000D7819" w:rsidP="00F72DC2">
      <w:pPr>
        <w:pStyle w:val="NormalWeb"/>
        <w:ind w:firstLine="709"/>
        <w:jc w:val="both"/>
        <w:rPr>
          <w:rStyle w:val="Strong"/>
          <w:rFonts w:ascii="Times New Roman" w:hAnsi="Times New Roman"/>
          <w:b w:val="0"/>
          <w:color w:val="auto"/>
          <w:sz w:val="24"/>
          <w:szCs w:val="24"/>
        </w:rPr>
      </w:pPr>
      <w:r w:rsidRPr="00F72DC2">
        <w:rPr>
          <w:rStyle w:val="Strong"/>
          <w:rFonts w:ascii="Times New Roman" w:hAnsi="Times New Roman"/>
          <w:i/>
          <w:color w:val="auto"/>
          <w:sz w:val="24"/>
          <w:szCs w:val="24"/>
        </w:rPr>
        <w:t>Информационные сообщения</w:t>
      </w:r>
      <w:r>
        <w:rPr>
          <w:rStyle w:val="Strong"/>
          <w:rFonts w:ascii="Times New Roman" w:hAnsi="Times New Roman"/>
          <w:i/>
          <w:color w:val="auto"/>
          <w:sz w:val="24"/>
          <w:szCs w:val="24"/>
        </w:rPr>
        <w:t xml:space="preserve">: </w:t>
      </w:r>
      <w:r w:rsidRPr="00F72DC2">
        <w:rPr>
          <w:rStyle w:val="Strong"/>
          <w:rFonts w:ascii="Times New Roman" w:hAnsi="Times New Roman"/>
          <w:b w:val="0"/>
          <w:color w:val="auto"/>
          <w:sz w:val="24"/>
          <w:szCs w:val="24"/>
        </w:rPr>
        <w:t xml:space="preserve">Особенности влияния рисков в </w:t>
      </w:r>
      <w:r>
        <w:rPr>
          <w:rStyle w:val="Strong"/>
          <w:rFonts w:ascii="Times New Roman" w:hAnsi="Times New Roman"/>
          <w:b w:val="0"/>
          <w:color w:val="auto"/>
          <w:sz w:val="24"/>
          <w:szCs w:val="24"/>
        </w:rPr>
        <w:t>предпринимательской</w:t>
      </w:r>
      <w:r w:rsidRPr="00F72DC2">
        <w:rPr>
          <w:rStyle w:val="Strong"/>
          <w:rFonts w:ascii="Times New Roman" w:hAnsi="Times New Roman"/>
          <w:b w:val="0"/>
          <w:color w:val="auto"/>
          <w:sz w:val="24"/>
          <w:szCs w:val="24"/>
        </w:rPr>
        <w:t xml:space="preserve"> деятельности</w:t>
      </w:r>
    </w:p>
    <w:p w:rsidR="000D7819" w:rsidRDefault="000D7819" w:rsidP="00F418E3">
      <w:pPr>
        <w:pStyle w:val="NormalWeb"/>
        <w:spacing w:after="0"/>
        <w:ind w:firstLine="709"/>
        <w:jc w:val="both"/>
        <w:rPr>
          <w:rStyle w:val="Strong"/>
          <w:rFonts w:ascii="Times New Roman" w:hAnsi="Times New Roman"/>
          <w:b w:val="0"/>
          <w:i/>
          <w:color w:val="auto"/>
          <w:sz w:val="24"/>
          <w:szCs w:val="24"/>
        </w:rPr>
      </w:pPr>
    </w:p>
    <w:p w:rsidR="000D7819" w:rsidRPr="008961C3" w:rsidRDefault="000D7819" w:rsidP="007B1F2E">
      <w:pPr>
        <w:ind w:firstLine="709"/>
        <w:jc w:val="both"/>
        <w:rPr>
          <w:b/>
        </w:rPr>
      </w:pPr>
      <w:r w:rsidRPr="007B1F2E">
        <w:rPr>
          <w:b/>
        </w:rPr>
        <w:t xml:space="preserve">Тема 2. </w:t>
      </w:r>
      <w:r w:rsidRPr="00F72DC2">
        <w:rPr>
          <w:b/>
        </w:rPr>
        <w:t>Система риск-менеджмента в современных организациях.</w:t>
      </w:r>
    </w:p>
    <w:p w:rsidR="000D7819" w:rsidRPr="008961C3" w:rsidRDefault="000D7819" w:rsidP="007B1F2E">
      <w:pPr>
        <w:pStyle w:val="ListParagraph"/>
        <w:ind w:left="0" w:firstLine="709"/>
        <w:jc w:val="both"/>
        <w:rPr>
          <w:i/>
        </w:rPr>
      </w:pPr>
      <w:r w:rsidRPr="008961C3">
        <w:rPr>
          <w:i/>
        </w:rPr>
        <w:t>Вопросы к занятию</w:t>
      </w:r>
    </w:p>
    <w:p w:rsidR="000D7819" w:rsidRDefault="000D7819" w:rsidP="00F72DC2">
      <w:pPr>
        <w:pStyle w:val="ListParagraph"/>
        <w:ind w:left="0" w:firstLine="709"/>
        <w:jc w:val="both"/>
      </w:pPr>
      <w:r>
        <w:t xml:space="preserve">1. Понятие, цель и задачи риск-менеджмента. </w:t>
      </w:r>
    </w:p>
    <w:p w:rsidR="000D7819" w:rsidRDefault="000D7819" w:rsidP="00F72DC2">
      <w:pPr>
        <w:pStyle w:val="ListParagraph"/>
        <w:ind w:left="0" w:firstLine="709"/>
        <w:jc w:val="both"/>
      </w:pPr>
      <w:r>
        <w:t xml:space="preserve">2. Функции риск менеджмента. </w:t>
      </w:r>
    </w:p>
    <w:p w:rsidR="000D7819" w:rsidRDefault="000D7819" w:rsidP="00F72DC2">
      <w:pPr>
        <w:pStyle w:val="ListParagraph"/>
        <w:ind w:left="0" w:firstLine="709"/>
        <w:jc w:val="both"/>
      </w:pPr>
      <w:r>
        <w:t xml:space="preserve">3. Принципы риск-менеджмента. </w:t>
      </w:r>
    </w:p>
    <w:p w:rsidR="000D7819" w:rsidRDefault="000D7819" w:rsidP="00F72DC2">
      <w:pPr>
        <w:pStyle w:val="ListParagraph"/>
        <w:ind w:left="0" w:firstLine="709"/>
        <w:jc w:val="both"/>
      </w:pPr>
      <w:r>
        <w:t xml:space="preserve">4. Развитие концепции риск-менеджмента. </w:t>
      </w:r>
    </w:p>
    <w:p w:rsidR="000D7819" w:rsidRDefault="000D7819" w:rsidP="00F72DC2">
      <w:pPr>
        <w:pStyle w:val="ListParagraph"/>
        <w:ind w:left="0" w:firstLine="709"/>
        <w:jc w:val="both"/>
        <w:rPr>
          <w:b/>
        </w:rPr>
      </w:pPr>
      <w:r>
        <w:t>5. Общая схема управления риск-менеджмента.</w:t>
      </w:r>
    </w:p>
    <w:p w:rsidR="000D7819" w:rsidRDefault="000D7819" w:rsidP="005E6D9B">
      <w:pPr>
        <w:pStyle w:val="ListParagraph"/>
        <w:spacing w:line="120" w:lineRule="auto"/>
        <w:ind w:left="0" w:firstLine="709"/>
        <w:jc w:val="both"/>
        <w:rPr>
          <w:i/>
        </w:rPr>
      </w:pPr>
    </w:p>
    <w:p w:rsidR="000D7819" w:rsidRDefault="000D7819" w:rsidP="00280BF4">
      <w:pPr>
        <w:pStyle w:val="ListParagraph"/>
        <w:ind w:left="0" w:firstLine="709"/>
        <w:jc w:val="both"/>
      </w:pPr>
      <w:r w:rsidRPr="00280BF4">
        <w:rPr>
          <w:i/>
        </w:rPr>
        <w:t>Практическое задание 1:</w:t>
      </w:r>
    </w:p>
    <w:p w:rsidR="000D7819" w:rsidRDefault="000D7819" w:rsidP="005E6D9B">
      <w:pPr>
        <w:pStyle w:val="ListParagraph"/>
        <w:ind w:left="0" w:firstLine="709"/>
        <w:jc w:val="both"/>
      </w:pPr>
      <w:r>
        <w:t>Перечень качеств, которыми должен обладать современный руководитель:</w:t>
      </w:r>
    </w:p>
    <w:p w:rsidR="000D7819" w:rsidRDefault="000D7819" w:rsidP="005E6D9B">
      <w:pPr>
        <w:pStyle w:val="ListParagraph"/>
        <w:ind w:left="0" w:firstLine="709"/>
        <w:jc w:val="both"/>
      </w:pPr>
      <w:r>
        <w:t>1. Компетентность в избранной сфере бизнеса.</w:t>
      </w:r>
    </w:p>
    <w:p w:rsidR="000D7819" w:rsidRDefault="000D7819" w:rsidP="005E6D9B">
      <w:pPr>
        <w:pStyle w:val="ListParagraph"/>
        <w:ind w:left="0" w:firstLine="709"/>
        <w:jc w:val="both"/>
      </w:pPr>
      <w:r>
        <w:t>2. Способность эффективно действовать в условиях рынка, детально знать менеджмент, маркетинг, уметь обеспечивать при любых рыночных ситуациях оптимальные хозяйственные результаты.</w:t>
      </w:r>
    </w:p>
    <w:p w:rsidR="000D7819" w:rsidRDefault="000D7819" w:rsidP="005E6D9B">
      <w:pPr>
        <w:pStyle w:val="ListParagraph"/>
        <w:ind w:left="0" w:firstLine="709"/>
        <w:jc w:val="both"/>
      </w:pPr>
      <w:r>
        <w:t>3. Способность организовывать, координировать, направлять и контролировать деятельность подчиненных.</w:t>
      </w:r>
    </w:p>
    <w:p w:rsidR="000D7819" w:rsidRDefault="000D7819" w:rsidP="005E6D9B">
      <w:pPr>
        <w:pStyle w:val="ListParagraph"/>
        <w:ind w:left="0" w:firstLine="709"/>
        <w:jc w:val="both"/>
      </w:pPr>
      <w:r>
        <w:t>4. Высокие нравственные качества: честность, правдивость, скромность, высокая требовательность к себе и к другим, развитые чувства долга и ответственности.</w:t>
      </w:r>
    </w:p>
    <w:p w:rsidR="000D7819" w:rsidRDefault="000D7819" w:rsidP="005E6D9B">
      <w:pPr>
        <w:pStyle w:val="ListParagraph"/>
        <w:ind w:left="0" w:firstLine="709"/>
        <w:jc w:val="both"/>
      </w:pPr>
      <w:r>
        <w:t>5. Единство слова и дела, оперативность и гибкость в работе, умение самостоятельно и своевременно принимать оптимальное решение, добиваться исполнения его подчиненными.</w:t>
      </w:r>
    </w:p>
    <w:p w:rsidR="000D7819" w:rsidRDefault="000D7819" w:rsidP="005E6D9B">
      <w:pPr>
        <w:pStyle w:val="ListParagraph"/>
        <w:ind w:left="0" w:firstLine="709"/>
        <w:jc w:val="both"/>
      </w:pPr>
      <w:r>
        <w:t>6. Глубокое знание человеческой психологии, способов налаживания контактов с людьми, умение формировать коллектив с высоким творческим потенциалом.</w:t>
      </w:r>
    </w:p>
    <w:p w:rsidR="000D7819" w:rsidRDefault="000D7819" w:rsidP="005E6D9B">
      <w:pPr>
        <w:pStyle w:val="ListParagraph"/>
        <w:ind w:left="0" w:firstLine="709"/>
        <w:jc w:val="both"/>
      </w:pPr>
      <w:r>
        <w:t>7. Стремление к наиболее рациональному распределению функцій между собой и сотрудниками, объективная оценка результатов деятельности и своей, и сотрудников.</w:t>
      </w:r>
    </w:p>
    <w:p w:rsidR="000D7819" w:rsidRDefault="000D7819" w:rsidP="005E6D9B">
      <w:pPr>
        <w:pStyle w:val="ListParagraph"/>
        <w:ind w:left="0" w:firstLine="709"/>
        <w:jc w:val="both"/>
      </w:pPr>
      <w:r>
        <w:t>8. Справедливость во взаимоотношениях с подчиненными, умение завоевывать их доверие, создавать в коллективе благоприятный психологический климат.</w:t>
      </w:r>
    </w:p>
    <w:p w:rsidR="000D7819" w:rsidRDefault="000D7819" w:rsidP="005E6D9B">
      <w:pPr>
        <w:pStyle w:val="ListParagraph"/>
        <w:ind w:left="0" w:firstLine="709"/>
        <w:jc w:val="both"/>
      </w:pPr>
      <w:r>
        <w:t>9. Умение стратегически мыслить, предугадывать тенденции развития рынка, организовывать свою работу и работу сотрудников с учетом перспективы.</w:t>
      </w:r>
    </w:p>
    <w:p w:rsidR="000D7819" w:rsidRDefault="000D7819" w:rsidP="005E6D9B">
      <w:pPr>
        <w:pStyle w:val="ListParagraph"/>
        <w:ind w:left="0" w:firstLine="709"/>
        <w:jc w:val="both"/>
      </w:pPr>
      <w:r>
        <w:t>10. Постоянное обновление собственных знаний, поддержание их в соответствии с растущими потребностями общества.</w:t>
      </w:r>
    </w:p>
    <w:p w:rsidR="000D7819" w:rsidRDefault="000D7819" w:rsidP="005E6D9B">
      <w:pPr>
        <w:pStyle w:val="ListParagraph"/>
        <w:ind w:left="0" w:firstLine="709"/>
        <w:jc w:val="both"/>
      </w:pPr>
      <w:r>
        <w:t>11. Забота о здоровье, работоспособности и повседневных нуждах работников.</w:t>
      </w:r>
    </w:p>
    <w:p w:rsidR="000D7819" w:rsidRDefault="000D7819" w:rsidP="000B6BD3">
      <w:pPr>
        <w:pStyle w:val="ListParagraph"/>
        <w:ind w:left="0" w:firstLine="709"/>
        <w:jc w:val="both"/>
      </w:pPr>
      <w:r>
        <w:t>Вопрос №1. Согласны ли Вы с представленным перечнем качеств, которыми должен обладать менеджер?</w:t>
      </w:r>
    </w:p>
    <w:p w:rsidR="000D7819" w:rsidRDefault="000D7819" w:rsidP="000B6BD3">
      <w:pPr>
        <w:pStyle w:val="ListParagraph"/>
        <w:ind w:left="0" w:firstLine="709"/>
        <w:jc w:val="both"/>
      </w:pPr>
      <w:r>
        <w:t>Вопрос №2. Какие риски, на Ваш взгляд, снижает каждое из вышеперечисленных качеств?</w:t>
      </w:r>
    </w:p>
    <w:p w:rsidR="000D7819" w:rsidRDefault="000D7819" w:rsidP="000B6BD3">
      <w:pPr>
        <w:pStyle w:val="ListParagraph"/>
        <w:ind w:left="0" w:firstLine="709"/>
        <w:jc w:val="both"/>
      </w:pPr>
      <w:r>
        <w:t>Вопрос №3. Имеются ли какие-либо специфические требования к риск-менеджеру?</w:t>
      </w:r>
    </w:p>
    <w:p w:rsidR="000D7819" w:rsidRDefault="000D7819" w:rsidP="00280BF4">
      <w:pPr>
        <w:pStyle w:val="ListParagraph"/>
        <w:ind w:left="0" w:firstLine="709"/>
        <w:jc w:val="both"/>
        <w:rPr>
          <w:b/>
        </w:rPr>
      </w:pPr>
    </w:p>
    <w:p w:rsidR="000D7819" w:rsidRDefault="000D7819" w:rsidP="00280BF4">
      <w:pPr>
        <w:pStyle w:val="ListParagraph"/>
        <w:ind w:left="0" w:firstLine="709"/>
        <w:jc w:val="both"/>
        <w:rPr>
          <w:i/>
        </w:rPr>
      </w:pPr>
      <w:r w:rsidRPr="00280BF4">
        <w:rPr>
          <w:i/>
        </w:rPr>
        <w:t>Практическое задание 2:</w:t>
      </w:r>
    </w:p>
    <w:p w:rsidR="000D7819" w:rsidRDefault="000D7819" w:rsidP="00F72DC2">
      <w:pPr>
        <w:pStyle w:val="ListParagraph"/>
        <w:ind w:left="0" w:firstLine="709"/>
        <w:jc w:val="both"/>
      </w:pPr>
      <w:r>
        <w:t>Предприниматель занят изданием глянцевых журналов. Он решает вопрос об увеличении тиража конкретного журнала. Известно следующее:</w:t>
      </w:r>
    </w:p>
    <w:p w:rsidR="000D7819" w:rsidRDefault="000D7819" w:rsidP="00F72DC2">
      <w:pPr>
        <w:pStyle w:val="ListParagraph"/>
        <w:numPr>
          <w:ilvl w:val="0"/>
          <w:numId w:val="36"/>
        </w:numPr>
        <w:ind w:left="0" w:firstLine="709"/>
        <w:jc w:val="both"/>
      </w:pPr>
      <w:r>
        <w:t>Суммарные затраты, связанные с выпуском 1 журнала, составляют 2,3 долл.</w:t>
      </w:r>
    </w:p>
    <w:p w:rsidR="000D7819" w:rsidRDefault="000D7819" w:rsidP="00851AE5">
      <w:pPr>
        <w:pStyle w:val="ListParagraph"/>
        <w:numPr>
          <w:ilvl w:val="0"/>
          <w:numId w:val="36"/>
        </w:numPr>
        <w:ind w:hanging="720"/>
        <w:jc w:val="both"/>
      </w:pPr>
      <w:r>
        <w:t>Предполагаемая новая (сниженная) цена журнала составляет 4 долл.</w:t>
      </w:r>
    </w:p>
    <w:p w:rsidR="000D7819" w:rsidRDefault="000D7819" w:rsidP="00F72DC2">
      <w:pPr>
        <w:pStyle w:val="ListParagraph"/>
        <w:numPr>
          <w:ilvl w:val="0"/>
          <w:numId w:val="36"/>
        </w:numPr>
        <w:ind w:left="0" w:firstLine="709"/>
        <w:jc w:val="both"/>
      </w:pPr>
      <w:r>
        <w:t>Число клиентов, которым направляется предложение о подписке по сниженной цене, равно 100 000 чел.</w:t>
      </w:r>
    </w:p>
    <w:p w:rsidR="000D7819" w:rsidRDefault="000D7819" w:rsidP="00851AE5">
      <w:pPr>
        <w:pStyle w:val="ListParagraph"/>
        <w:numPr>
          <w:ilvl w:val="0"/>
          <w:numId w:val="36"/>
        </w:numPr>
        <w:ind w:hanging="720"/>
        <w:jc w:val="both"/>
      </w:pPr>
      <w:r>
        <w:t>Затраты на рассылку предложения составляют 0,1 долл. на одного человека.</w:t>
      </w:r>
    </w:p>
    <w:p w:rsidR="000D7819" w:rsidRDefault="000D7819" w:rsidP="00851AE5">
      <w:pPr>
        <w:pStyle w:val="ListParagraph"/>
        <w:numPr>
          <w:ilvl w:val="0"/>
          <w:numId w:val="36"/>
        </w:numPr>
        <w:ind w:left="0" w:firstLine="709"/>
        <w:jc w:val="both"/>
      </w:pPr>
      <w:r>
        <w:t>Предприниматель на основе личного опыта подобных предложений может предположить, что процент положительных ответов будет около 10%.</w:t>
      </w:r>
    </w:p>
    <w:p w:rsidR="000D7819" w:rsidRDefault="000D7819" w:rsidP="00F72DC2">
      <w:pPr>
        <w:pStyle w:val="ListParagraph"/>
        <w:ind w:left="0" w:firstLine="709"/>
        <w:jc w:val="both"/>
      </w:pPr>
      <w:r>
        <w:t>Будут ли оправданы дополнительные расходы на увеличение тиража? Стоит ли рисковать?</w:t>
      </w:r>
    </w:p>
    <w:p w:rsidR="000D7819" w:rsidRDefault="000D7819" w:rsidP="005E6D9B">
      <w:pPr>
        <w:pStyle w:val="ListParagraph"/>
        <w:spacing w:line="120" w:lineRule="auto"/>
        <w:ind w:left="0" w:firstLine="709"/>
        <w:jc w:val="both"/>
      </w:pPr>
    </w:p>
    <w:p w:rsidR="000D7819" w:rsidRPr="00851AE5" w:rsidRDefault="000D7819" w:rsidP="00F72DC2">
      <w:pPr>
        <w:pStyle w:val="ListParagraph"/>
        <w:ind w:left="0" w:firstLine="709"/>
        <w:jc w:val="both"/>
        <w:rPr>
          <w:i/>
        </w:rPr>
      </w:pPr>
      <w:r w:rsidRPr="00851AE5">
        <w:rPr>
          <w:i/>
        </w:rPr>
        <w:t>Практическое задание 3:</w:t>
      </w:r>
    </w:p>
    <w:p w:rsidR="000D7819" w:rsidRDefault="000D7819" w:rsidP="00851AE5">
      <w:pPr>
        <w:pStyle w:val="ListParagraph"/>
        <w:ind w:left="0" w:firstLine="709"/>
        <w:jc w:val="both"/>
      </w:pPr>
      <w:r>
        <w:t>Определите размер ожидаемого рискового ущерба по причине вероятного отклонения прибыли предприятия в 2020 г. Известны данные по фактической прибыли предприятия с 2012 г. по 2019 г. (см. табл. 1). Уровень приемлемого риска составляет 0,3% от ожидаемой прибыли. Теоретическая вероятность риска примерно равна частости прогнозируемого размера прибыли.</w:t>
      </w:r>
    </w:p>
    <w:p w:rsidR="000D7819" w:rsidRDefault="000D7819" w:rsidP="00851AE5">
      <w:pPr>
        <w:pStyle w:val="ListParagraph"/>
        <w:ind w:firstLine="709"/>
        <w:jc w:val="right"/>
      </w:pPr>
      <w:r>
        <w:t xml:space="preserve">Таблица 1 </w:t>
      </w:r>
    </w:p>
    <w:p w:rsidR="000D7819" w:rsidRDefault="000D7819" w:rsidP="00851AE5">
      <w:pPr>
        <w:jc w:val="center"/>
      </w:pPr>
      <w:r>
        <w:t>Балансовая прибыль предприятия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152"/>
        <w:gridCol w:w="1133"/>
        <w:gridCol w:w="1133"/>
        <w:gridCol w:w="1133"/>
        <w:gridCol w:w="1133"/>
        <w:gridCol w:w="1133"/>
        <w:gridCol w:w="1133"/>
        <w:gridCol w:w="1133"/>
        <w:gridCol w:w="1133"/>
      </w:tblGrid>
      <w:tr w:rsidR="000D7819" w:rsidTr="001B0166">
        <w:tc>
          <w:tcPr>
            <w:tcW w:w="1158" w:type="dxa"/>
          </w:tcPr>
          <w:p w:rsidR="000D7819" w:rsidRDefault="000D7819" w:rsidP="001B0166">
            <w:pPr>
              <w:jc w:val="center"/>
            </w:pPr>
            <w:r>
              <w:t>Год</w:t>
            </w:r>
          </w:p>
        </w:tc>
        <w:tc>
          <w:tcPr>
            <w:tcW w:w="1158" w:type="dxa"/>
          </w:tcPr>
          <w:p w:rsidR="000D7819" w:rsidRDefault="000D7819" w:rsidP="001B0166">
            <w:pPr>
              <w:jc w:val="center"/>
            </w:pPr>
            <w:r>
              <w:t>2012</w:t>
            </w:r>
          </w:p>
        </w:tc>
        <w:tc>
          <w:tcPr>
            <w:tcW w:w="1158" w:type="dxa"/>
          </w:tcPr>
          <w:p w:rsidR="000D7819" w:rsidRDefault="000D7819" w:rsidP="001B0166">
            <w:pPr>
              <w:jc w:val="center"/>
            </w:pPr>
            <w:r w:rsidRPr="00851AE5">
              <w:t>201</w:t>
            </w:r>
            <w:r>
              <w:t>3</w:t>
            </w:r>
          </w:p>
        </w:tc>
        <w:tc>
          <w:tcPr>
            <w:tcW w:w="1158" w:type="dxa"/>
          </w:tcPr>
          <w:p w:rsidR="000D7819" w:rsidRDefault="000D7819" w:rsidP="001B0166">
            <w:pPr>
              <w:jc w:val="center"/>
            </w:pPr>
            <w:r w:rsidRPr="00851AE5">
              <w:t>201</w:t>
            </w:r>
            <w:r>
              <w:t>4</w:t>
            </w:r>
          </w:p>
        </w:tc>
        <w:tc>
          <w:tcPr>
            <w:tcW w:w="1158" w:type="dxa"/>
          </w:tcPr>
          <w:p w:rsidR="000D7819" w:rsidRDefault="000D7819" w:rsidP="001B0166">
            <w:pPr>
              <w:jc w:val="center"/>
            </w:pPr>
            <w:r w:rsidRPr="00851AE5">
              <w:t>201</w:t>
            </w:r>
            <w:r>
              <w:t>5</w:t>
            </w:r>
          </w:p>
        </w:tc>
        <w:tc>
          <w:tcPr>
            <w:tcW w:w="1158" w:type="dxa"/>
          </w:tcPr>
          <w:p w:rsidR="000D7819" w:rsidRDefault="000D7819" w:rsidP="001B0166">
            <w:pPr>
              <w:jc w:val="center"/>
            </w:pPr>
            <w:r w:rsidRPr="00851AE5">
              <w:t>201</w:t>
            </w:r>
            <w:r>
              <w:t>6</w:t>
            </w:r>
          </w:p>
        </w:tc>
        <w:tc>
          <w:tcPr>
            <w:tcW w:w="1158" w:type="dxa"/>
          </w:tcPr>
          <w:p w:rsidR="000D7819" w:rsidRDefault="000D7819" w:rsidP="001B0166">
            <w:pPr>
              <w:jc w:val="center"/>
            </w:pPr>
            <w:r w:rsidRPr="00851AE5">
              <w:t>201</w:t>
            </w:r>
            <w:r>
              <w:t>7</w:t>
            </w:r>
          </w:p>
        </w:tc>
        <w:tc>
          <w:tcPr>
            <w:tcW w:w="1158" w:type="dxa"/>
          </w:tcPr>
          <w:p w:rsidR="000D7819" w:rsidRDefault="000D7819" w:rsidP="001B0166">
            <w:pPr>
              <w:jc w:val="center"/>
            </w:pPr>
            <w:r w:rsidRPr="00851AE5">
              <w:t>201</w:t>
            </w:r>
            <w:r>
              <w:t>8</w:t>
            </w:r>
          </w:p>
        </w:tc>
        <w:tc>
          <w:tcPr>
            <w:tcW w:w="1158" w:type="dxa"/>
          </w:tcPr>
          <w:p w:rsidR="000D7819" w:rsidRDefault="000D7819" w:rsidP="001B0166">
            <w:pPr>
              <w:jc w:val="center"/>
            </w:pPr>
            <w:r w:rsidRPr="00851AE5">
              <w:t>201</w:t>
            </w:r>
            <w:r>
              <w:t>9</w:t>
            </w:r>
          </w:p>
        </w:tc>
      </w:tr>
      <w:tr w:rsidR="000D7819" w:rsidTr="001B0166">
        <w:tc>
          <w:tcPr>
            <w:tcW w:w="1158" w:type="dxa"/>
          </w:tcPr>
          <w:p w:rsidR="000D7819" w:rsidRDefault="000D7819" w:rsidP="001B0166">
            <w:pPr>
              <w:jc w:val="center"/>
            </w:pPr>
            <w:r>
              <w:t xml:space="preserve">Прибыль, </w:t>
            </w:r>
          </w:p>
          <w:p w:rsidR="000D7819" w:rsidRDefault="000D7819" w:rsidP="001B0166">
            <w:pPr>
              <w:jc w:val="center"/>
            </w:pPr>
            <w:r>
              <w:t>млн. руб.</w:t>
            </w:r>
          </w:p>
        </w:tc>
        <w:tc>
          <w:tcPr>
            <w:tcW w:w="1158" w:type="dxa"/>
          </w:tcPr>
          <w:p w:rsidR="000D7819" w:rsidRDefault="000D7819" w:rsidP="001B0166">
            <w:pPr>
              <w:jc w:val="center"/>
            </w:pPr>
            <w:r w:rsidRPr="00851AE5">
              <w:t>4</w:t>
            </w:r>
          </w:p>
        </w:tc>
        <w:tc>
          <w:tcPr>
            <w:tcW w:w="1158" w:type="dxa"/>
          </w:tcPr>
          <w:p w:rsidR="000D7819" w:rsidRDefault="000D7819" w:rsidP="001B0166">
            <w:pPr>
              <w:jc w:val="center"/>
            </w:pPr>
            <w:r w:rsidRPr="00851AE5">
              <w:t>4,1</w:t>
            </w:r>
          </w:p>
        </w:tc>
        <w:tc>
          <w:tcPr>
            <w:tcW w:w="1158" w:type="dxa"/>
          </w:tcPr>
          <w:p w:rsidR="000D7819" w:rsidRDefault="000D7819" w:rsidP="001B0166">
            <w:pPr>
              <w:jc w:val="center"/>
            </w:pPr>
            <w:r w:rsidRPr="00851AE5">
              <w:t>4,3</w:t>
            </w:r>
          </w:p>
        </w:tc>
        <w:tc>
          <w:tcPr>
            <w:tcW w:w="1158" w:type="dxa"/>
          </w:tcPr>
          <w:p w:rsidR="000D7819" w:rsidRDefault="000D7819" w:rsidP="001B0166">
            <w:pPr>
              <w:jc w:val="center"/>
            </w:pPr>
            <w:r w:rsidRPr="00851AE5">
              <w:t>4</w:t>
            </w:r>
          </w:p>
        </w:tc>
        <w:tc>
          <w:tcPr>
            <w:tcW w:w="1158" w:type="dxa"/>
          </w:tcPr>
          <w:p w:rsidR="000D7819" w:rsidRDefault="000D7819" w:rsidP="001B0166">
            <w:pPr>
              <w:jc w:val="center"/>
            </w:pPr>
            <w:r w:rsidRPr="00851AE5">
              <w:t>4,2</w:t>
            </w:r>
          </w:p>
        </w:tc>
        <w:tc>
          <w:tcPr>
            <w:tcW w:w="1158" w:type="dxa"/>
          </w:tcPr>
          <w:p w:rsidR="000D7819" w:rsidRDefault="000D7819" w:rsidP="001B0166">
            <w:pPr>
              <w:jc w:val="center"/>
            </w:pPr>
            <w:r w:rsidRPr="00851AE5">
              <w:t>4,2</w:t>
            </w:r>
          </w:p>
        </w:tc>
        <w:tc>
          <w:tcPr>
            <w:tcW w:w="1158" w:type="dxa"/>
          </w:tcPr>
          <w:p w:rsidR="000D7819" w:rsidRDefault="000D7819" w:rsidP="001B0166">
            <w:pPr>
              <w:jc w:val="center"/>
            </w:pPr>
            <w:r w:rsidRPr="00851AE5">
              <w:t>4,1</w:t>
            </w:r>
          </w:p>
        </w:tc>
        <w:tc>
          <w:tcPr>
            <w:tcW w:w="1158" w:type="dxa"/>
          </w:tcPr>
          <w:p w:rsidR="000D7819" w:rsidRDefault="000D7819" w:rsidP="001B0166">
            <w:pPr>
              <w:jc w:val="center"/>
            </w:pPr>
            <w:r w:rsidRPr="00851AE5">
              <w:t>4,3</w:t>
            </w:r>
          </w:p>
        </w:tc>
      </w:tr>
    </w:tbl>
    <w:p w:rsidR="000D7819" w:rsidRDefault="000D7819" w:rsidP="00EE48FB">
      <w:pPr>
        <w:pStyle w:val="ListParagraph"/>
        <w:ind w:firstLine="709"/>
        <w:jc w:val="both"/>
        <w:rPr>
          <w:i/>
        </w:rPr>
      </w:pPr>
    </w:p>
    <w:p w:rsidR="000D7819" w:rsidRDefault="000D7819" w:rsidP="00EE48FB">
      <w:pPr>
        <w:pStyle w:val="ListParagraph"/>
        <w:ind w:firstLine="709"/>
        <w:jc w:val="both"/>
        <w:rPr>
          <w:i/>
        </w:rPr>
      </w:pPr>
    </w:p>
    <w:p w:rsidR="000D7819" w:rsidRDefault="000D7819" w:rsidP="008A534A">
      <w:pPr>
        <w:pStyle w:val="ListParagraph"/>
        <w:ind w:left="0" w:firstLine="709"/>
        <w:jc w:val="both"/>
        <w:rPr>
          <w:i/>
        </w:rPr>
      </w:pPr>
      <w:r w:rsidRPr="00EE48FB">
        <w:rPr>
          <w:i/>
        </w:rPr>
        <w:t xml:space="preserve">Практическое задание </w:t>
      </w:r>
      <w:r>
        <w:rPr>
          <w:i/>
        </w:rPr>
        <w:t>4</w:t>
      </w:r>
      <w:r w:rsidRPr="00EE48FB">
        <w:rPr>
          <w:i/>
        </w:rPr>
        <w:t>:</w:t>
      </w:r>
    </w:p>
    <w:p w:rsidR="000D7819" w:rsidRPr="00EE48FB" w:rsidRDefault="000D7819" w:rsidP="008A534A">
      <w:pPr>
        <w:pStyle w:val="ListParagraph"/>
        <w:ind w:left="0" w:firstLine="709"/>
        <w:jc w:val="both"/>
      </w:pPr>
      <w:r w:rsidRPr="00EE48FB">
        <w:t xml:space="preserve">Предприятие рассматривает возможность выхода на новые сегменты рынка, в связи с чем анализирует два альтернативных варианта развития ситуации. В первом случае степень риска низкая. Второй вариант характеризуется средним уровнем риска. Данные по вариантам развития представлены в таблице </w:t>
      </w:r>
      <w:r>
        <w:t>2</w:t>
      </w:r>
      <w:r w:rsidRPr="00EE48FB">
        <w:t>.</w:t>
      </w:r>
    </w:p>
    <w:p w:rsidR="000D7819" w:rsidRPr="00EE48FB" w:rsidRDefault="000D7819" w:rsidP="00EE48FB">
      <w:pPr>
        <w:pStyle w:val="ListParagraph"/>
        <w:ind w:firstLine="709"/>
        <w:jc w:val="right"/>
      </w:pPr>
      <w:r w:rsidRPr="00EE48FB">
        <w:t xml:space="preserve">Таблица </w:t>
      </w:r>
      <w:r>
        <w:t>2</w:t>
      </w:r>
    </w:p>
    <w:p w:rsidR="000D7819" w:rsidRDefault="000D7819" w:rsidP="00EE48FB">
      <w:pPr>
        <w:pStyle w:val="ListParagraph"/>
        <w:ind w:firstLine="709"/>
        <w:jc w:val="center"/>
      </w:pPr>
      <w:r w:rsidRPr="00EE48FB">
        <w:t>Исходные данные оценки инвестиционных проектов</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355"/>
        <w:gridCol w:w="3317"/>
        <w:gridCol w:w="992"/>
        <w:gridCol w:w="992"/>
        <w:gridCol w:w="993"/>
        <w:gridCol w:w="850"/>
        <w:gridCol w:w="997"/>
      </w:tblGrid>
      <w:tr w:rsidR="000D7819" w:rsidTr="001B0166">
        <w:tc>
          <w:tcPr>
            <w:tcW w:w="1355" w:type="dxa"/>
            <w:vMerge w:val="restart"/>
          </w:tcPr>
          <w:p w:rsidR="000D7819" w:rsidRDefault="000D7819" w:rsidP="001B0166">
            <w:pPr>
              <w:pStyle w:val="ListParagraph"/>
              <w:ind w:left="0"/>
              <w:jc w:val="center"/>
            </w:pPr>
            <w:r w:rsidRPr="00EE48FB">
              <w:t xml:space="preserve">Варианты </w:t>
            </w:r>
          </w:p>
        </w:tc>
        <w:tc>
          <w:tcPr>
            <w:tcW w:w="3317" w:type="dxa"/>
            <w:vMerge w:val="restart"/>
          </w:tcPr>
          <w:p w:rsidR="000D7819" w:rsidRDefault="000D7819" w:rsidP="001B0166">
            <w:pPr>
              <w:pStyle w:val="ListParagraph"/>
              <w:ind w:left="0"/>
              <w:jc w:val="center"/>
            </w:pPr>
            <w:r w:rsidRPr="00EE48FB">
              <w:t xml:space="preserve">Инвестиции, </w:t>
            </w:r>
          </w:p>
          <w:p w:rsidR="000D7819" w:rsidRDefault="000D7819" w:rsidP="001B0166">
            <w:pPr>
              <w:pStyle w:val="ListParagraph"/>
              <w:ind w:left="0"/>
              <w:jc w:val="center"/>
            </w:pPr>
            <w:r w:rsidRPr="00EE48FB">
              <w:t>млн. руб.</w:t>
            </w:r>
          </w:p>
        </w:tc>
        <w:tc>
          <w:tcPr>
            <w:tcW w:w="4824" w:type="dxa"/>
            <w:gridSpan w:val="5"/>
          </w:tcPr>
          <w:p w:rsidR="000D7819" w:rsidRDefault="000D7819" w:rsidP="001B0166">
            <w:pPr>
              <w:pStyle w:val="ListParagraph"/>
              <w:ind w:left="0"/>
              <w:jc w:val="center"/>
            </w:pPr>
            <w:r w:rsidRPr="00EE48FB">
              <w:t>Денежные потоки, млн. руб.</w:t>
            </w:r>
          </w:p>
        </w:tc>
      </w:tr>
      <w:tr w:rsidR="000D7819" w:rsidTr="001B0166">
        <w:tc>
          <w:tcPr>
            <w:tcW w:w="1355" w:type="dxa"/>
            <w:vMerge/>
          </w:tcPr>
          <w:p w:rsidR="000D7819" w:rsidRDefault="000D7819" w:rsidP="001B0166">
            <w:pPr>
              <w:pStyle w:val="ListParagraph"/>
              <w:ind w:left="0"/>
              <w:jc w:val="center"/>
            </w:pPr>
          </w:p>
        </w:tc>
        <w:tc>
          <w:tcPr>
            <w:tcW w:w="3317" w:type="dxa"/>
            <w:vMerge/>
          </w:tcPr>
          <w:p w:rsidR="000D7819" w:rsidRDefault="000D7819" w:rsidP="001B0166">
            <w:pPr>
              <w:pStyle w:val="ListParagraph"/>
              <w:ind w:left="0"/>
              <w:jc w:val="center"/>
            </w:pPr>
          </w:p>
        </w:tc>
        <w:tc>
          <w:tcPr>
            <w:tcW w:w="992" w:type="dxa"/>
          </w:tcPr>
          <w:p w:rsidR="000D7819" w:rsidRDefault="000D7819" w:rsidP="001B0166">
            <w:pPr>
              <w:pStyle w:val="ListParagraph"/>
              <w:ind w:left="0"/>
              <w:jc w:val="center"/>
            </w:pPr>
            <w:r w:rsidRPr="00EE48FB">
              <w:t>1</w:t>
            </w:r>
          </w:p>
        </w:tc>
        <w:tc>
          <w:tcPr>
            <w:tcW w:w="992" w:type="dxa"/>
          </w:tcPr>
          <w:p w:rsidR="000D7819" w:rsidRDefault="000D7819" w:rsidP="001B0166">
            <w:pPr>
              <w:pStyle w:val="ListParagraph"/>
              <w:ind w:left="0"/>
              <w:jc w:val="center"/>
            </w:pPr>
            <w:r w:rsidRPr="00EE48FB">
              <w:t>2</w:t>
            </w:r>
          </w:p>
        </w:tc>
        <w:tc>
          <w:tcPr>
            <w:tcW w:w="993" w:type="dxa"/>
          </w:tcPr>
          <w:p w:rsidR="000D7819" w:rsidRDefault="000D7819" w:rsidP="001B0166">
            <w:pPr>
              <w:pStyle w:val="ListParagraph"/>
              <w:ind w:left="0"/>
              <w:jc w:val="center"/>
            </w:pPr>
            <w:r w:rsidRPr="00EE48FB">
              <w:t>3</w:t>
            </w:r>
          </w:p>
        </w:tc>
        <w:tc>
          <w:tcPr>
            <w:tcW w:w="850" w:type="dxa"/>
          </w:tcPr>
          <w:p w:rsidR="000D7819" w:rsidRDefault="000D7819" w:rsidP="001B0166">
            <w:pPr>
              <w:pStyle w:val="ListParagraph"/>
              <w:ind w:left="0"/>
              <w:jc w:val="center"/>
            </w:pPr>
            <w:r w:rsidRPr="00EE48FB">
              <w:t>4</w:t>
            </w:r>
          </w:p>
        </w:tc>
        <w:tc>
          <w:tcPr>
            <w:tcW w:w="997" w:type="dxa"/>
          </w:tcPr>
          <w:p w:rsidR="000D7819" w:rsidRDefault="000D7819" w:rsidP="001B0166">
            <w:pPr>
              <w:pStyle w:val="ListParagraph"/>
              <w:ind w:left="0"/>
              <w:jc w:val="center"/>
            </w:pPr>
            <w:r w:rsidRPr="00EE48FB">
              <w:t>5</w:t>
            </w:r>
          </w:p>
        </w:tc>
      </w:tr>
      <w:tr w:rsidR="000D7819" w:rsidTr="001B0166">
        <w:tc>
          <w:tcPr>
            <w:tcW w:w="1355" w:type="dxa"/>
          </w:tcPr>
          <w:p w:rsidR="000D7819" w:rsidRDefault="000D7819" w:rsidP="001B0166">
            <w:pPr>
              <w:pStyle w:val="ListParagraph"/>
              <w:ind w:left="0"/>
              <w:jc w:val="center"/>
            </w:pPr>
            <w:r w:rsidRPr="00EE48FB">
              <w:t>1</w:t>
            </w:r>
          </w:p>
        </w:tc>
        <w:tc>
          <w:tcPr>
            <w:tcW w:w="3317" w:type="dxa"/>
          </w:tcPr>
          <w:p w:rsidR="000D7819" w:rsidRDefault="000D7819" w:rsidP="001B0166">
            <w:pPr>
              <w:pStyle w:val="ListParagraph"/>
              <w:ind w:left="0"/>
              <w:jc w:val="center"/>
            </w:pPr>
            <w:r w:rsidRPr="00EE48FB">
              <w:t>400</w:t>
            </w:r>
          </w:p>
        </w:tc>
        <w:tc>
          <w:tcPr>
            <w:tcW w:w="992" w:type="dxa"/>
          </w:tcPr>
          <w:p w:rsidR="000D7819" w:rsidRDefault="000D7819" w:rsidP="001B0166">
            <w:pPr>
              <w:pStyle w:val="ListParagraph"/>
              <w:ind w:left="0"/>
              <w:jc w:val="center"/>
            </w:pPr>
            <w:r w:rsidRPr="00EE48FB">
              <w:t>300</w:t>
            </w:r>
          </w:p>
        </w:tc>
        <w:tc>
          <w:tcPr>
            <w:tcW w:w="992" w:type="dxa"/>
          </w:tcPr>
          <w:p w:rsidR="000D7819" w:rsidRDefault="000D7819" w:rsidP="001B0166">
            <w:pPr>
              <w:pStyle w:val="ListParagraph"/>
              <w:ind w:left="0"/>
              <w:jc w:val="center"/>
            </w:pPr>
            <w:r w:rsidRPr="00EE48FB">
              <w:t>250</w:t>
            </w:r>
          </w:p>
        </w:tc>
        <w:tc>
          <w:tcPr>
            <w:tcW w:w="993" w:type="dxa"/>
          </w:tcPr>
          <w:p w:rsidR="000D7819" w:rsidRDefault="000D7819" w:rsidP="001B0166">
            <w:pPr>
              <w:pStyle w:val="ListParagraph"/>
              <w:ind w:left="0"/>
              <w:jc w:val="center"/>
            </w:pPr>
            <w:r w:rsidRPr="00EE48FB">
              <w:t>250</w:t>
            </w:r>
          </w:p>
        </w:tc>
        <w:tc>
          <w:tcPr>
            <w:tcW w:w="850" w:type="dxa"/>
          </w:tcPr>
          <w:p w:rsidR="000D7819" w:rsidRDefault="000D7819" w:rsidP="001B0166">
            <w:pPr>
              <w:pStyle w:val="ListParagraph"/>
              <w:ind w:left="0"/>
              <w:jc w:val="center"/>
            </w:pPr>
            <w:r w:rsidRPr="00EE48FB">
              <w:t>200</w:t>
            </w:r>
          </w:p>
        </w:tc>
        <w:tc>
          <w:tcPr>
            <w:tcW w:w="997" w:type="dxa"/>
          </w:tcPr>
          <w:p w:rsidR="000D7819" w:rsidRDefault="000D7819" w:rsidP="001B0166">
            <w:pPr>
              <w:pStyle w:val="ListParagraph"/>
              <w:ind w:left="0"/>
              <w:jc w:val="center"/>
            </w:pPr>
            <w:r w:rsidRPr="00EE48FB">
              <w:t>150</w:t>
            </w:r>
          </w:p>
        </w:tc>
      </w:tr>
      <w:tr w:rsidR="000D7819" w:rsidTr="001B0166">
        <w:tc>
          <w:tcPr>
            <w:tcW w:w="1355" w:type="dxa"/>
          </w:tcPr>
          <w:p w:rsidR="000D7819" w:rsidRDefault="000D7819" w:rsidP="001B0166">
            <w:pPr>
              <w:pStyle w:val="ListParagraph"/>
              <w:ind w:left="0"/>
              <w:jc w:val="center"/>
            </w:pPr>
            <w:r w:rsidRPr="00EE48FB">
              <w:t>2</w:t>
            </w:r>
          </w:p>
        </w:tc>
        <w:tc>
          <w:tcPr>
            <w:tcW w:w="3317" w:type="dxa"/>
          </w:tcPr>
          <w:p w:rsidR="000D7819" w:rsidRDefault="000D7819" w:rsidP="001B0166">
            <w:pPr>
              <w:pStyle w:val="ListParagraph"/>
              <w:ind w:left="0"/>
              <w:jc w:val="center"/>
            </w:pPr>
            <w:r w:rsidRPr="00EE48FB">
              <w:t>500</w:t>
            </w:r>
          </w:p>
        </w:tc>
        <w:tc>
          <w:tcPr>
            <w:tcW w:w="992" w:type="dxa"/>
          </w:tcPr>
          <w:p w:rsidR="000D7819" w:rsidRDefault="000D7819" w:rsidP="001B0166">
            <w:pPr>
              <w:pStyle w:val="ListParagraph"/>
              <w:ind w:left="0"/>
              <w:jc w:val="center"/>
            </w:pPr>
            <w:r w:rsidRPr="00EE48FB">
              <w:t>250</w:t>
            </w:r>
          </w:p>
        </w:tc>
        <w:tc>
          <w:tcPr>
            <w:tcW w:w="992" w:type="dxa"/>
          </w:tcPr>
          <w:p w:rsidR="000D7819" w:rsidRDefault="000D7819" w:rsidP="001B0166">
            <w:pPr>
              <w:pStyle w:val="ListParagraph"/>
              <w:ind w:left="0"/>
              <w:jc w:val="center"/>
            </w:pPr>
            <w:r w:rsidRPr="00EE48FB">
              <w:t>300</w:t>
            </w:r>
          </w:p>
        </w:tc>
        <w:tc>
          <w:tcPr>
            <w:tcW w:w="993" w:type="dxa"/>
          </w:tcPr>
          <w:p w:rsidR="000D7819" w:rsidRDefault="000D7819" w:rsidP="001B0166">
            <w:pPr>
              <w:pStyle w:val="ListParagraph"/>
              <w:ind w:left="0"/>
              <w:jc w:val="center"/>
            </w:pPr>
            <w:r w:rsidRPr="00EE48FB">
              <w:t>450</w:t>
            </w:r>
          </w:p>
        </w:tc>
        <w:tc>
          <w:tcPr>
            <w:tcW w:w="850" w:type="dxa"/>
          </w:tcPr>
          <w:p w:rsidR="000D7819" w:rsidRDefault="000D7819" w:rsidP="001B0166">
            <w:pPr>
              <w:pStyle w:val="ListParagraph"/>
              <w:ind w:left="0"/>
              <w:jc w:val="center"/>
            </w:pPr>
            <w:r w:rsidRPr="00EE48FB">
              <w:t>500</w:t>
            </w:r>
          </w:p>
        </w:tc>
        <w:tc>
          <w:tcPr>
            <w:tcW w:w="997" w:type="dxa"/>
          </w:tcPr>
          <w:p w:rsidR="000D7819" w:rsidRDefault="000D7819" w:rsidP="001B0166">
            <w:pPr>
              <w:pStyle w:val="ListParagraph"/>
              <w:ind w:left="0"/>
              <w:jc w:val="center"/>
            </w:pPr>
            <w:r w:rsidRPr="00EE48FB">
              <w:t>500</w:t>
            </w:r>
          </w:p>
        </w:tc>
      </w:tr>
    </w:tbl>
    <w:p w:rsidR="000D7819" w:rsidRDefault="000D7819" w:rsidP="00EE48FB">
      <w:pPr>
        <w:pStyle w:val="ListParagraph"/>
        <w:ind w:left="0" w:firstLine="709"/>
        <w:jc w:val="both"/>
      </w:pPr>
    </w:p>
    <w:p w:rsidR="000D7819" w:rsidRPr="00EE48FB" w:rsidRDefault="000D7819" w:rsidP="00EE48FB">
      <w:pPr>
        <w:pStyle w:val="ListParagraph"/>
        <w:ind w:left="0" w:firstLine="709"/>
        <w:jc w:val="both"/>
        <w:rPr>
          <w:b/>
        </w:rPr>
      </w:pPr>
      <w:r w:rsidRPr="00EE48FB">
        <w:t>Требуемая норма доходности по безрисковым инвестициям для предприятия равна 13 %, премия за риск при низком уровне риска 4 %, премия за риск при среднем уровне риска 9%. Определите, какой из вариантов развития ситуации будет более предпочтителен для предприятия?</w:t>
      </w:r>
    </w:p>
    <w:p w:rsidR="000D7819" w:rsidRPr="00EE48FB" w:rsidRDefault="000D7819" w:rsidP="00EE48FB">
      <w:pPr>
        <w:pStyle w:val="ListParagraph"/>
        <w:ind w:firstLine="709"/>
        <w:jc w:val="center"/>
      </w:pPr>
    </w:p>
    <w:p w:rsidR="000D7819" w:rsidRPr="00EE48FB" w:rsidRDefault="000D7819" w:rsidP="00EE48FB">
      <w:pPr>
        <w:pStyle w:val="ListParagraph"/>
        <w:ind w:left="0" w:firstLine="709"/>
        <w:jc w:val="both"/>
        <w:rPr>
          <w:b/>
          <w:i/>
        </w:rPr>
      </w:pPr>
      <w:r w:rsidRPr="00EE48FB">
        <w:rPr>
          <w:b/>
          <w:i/>
        </w:rPr>
        <w:t>Информационные сообщения</w:t>
      </w:r>
    </w:p>
    <w:p w:rsidR="000D7819" w:rsidRPr="00EE48FB" w:rsidRDefault="000D7819" w:rsidP="00EE48FB">
      <w:pPr>
        <w:pStyle w:val="ListParagraph"/>
        <w:ind w:left="0" w:firstLine="709"/>
        <w:jc w:val="both"/>
      </w:pPr>
      <w:r>
        <w:t>Особенности процесса управления влияния риска на торговых предприятиях.</w:t>
      </w:r>
    </w:p>
    <w:p w:rsidR="000D7819" w:rsidRPr="00EE48FB" w:rsidRDefault="000D7819" w:rsidP="00EE48FB">
      <w:pPr>
        <w:pStyle w:val="ListParagraph"/>
        <w:ind w:firstLine="709"/>
        <w:jc w:val="both"/>
      </w:pPr>
    </w:p>
    <w:p w:rsidR="000D7819" w:rsidRPr="00280BF4" w:rsidRDefault="000D7819" w:rsidP="00280BF4">
      <w:pPr>
        <w:pStyle w:val="ListParagraph"/>
        <w:jc w:val="both"/>
        <w:rPr>
          <w:b/>
        </w:rPr>
      </w:pPr>
      <w:r w:rsidRPr="00280BF4">
        <w:rPr>
          <w:b/>
        </w:rPr>
        <w:t xml:space="preserve">Тема </w:t>
      </w:r>
      <w:r>
        <w:rPr>
          <w:b/>
        </w:rPr>
        <w:t>3</w:t>
      </w:r>
      <w:r w:rsidRPr="00280BF4">
        <w:rPr>
          <w:b/>
        </w:rPr>
        <w:t xml:space="preserve">. </w:t>
      </w:r>
      <w:r w:rsidRPr="00C87E4A">
        <w:rPr>
          <w:b/>
        </w:rPr>
        <w:t>Виды рисков. Законы и принципы управления рисками.</w:t>
      </w:r>
    </w:p>
    <w:p w:rsidR="000D7819" w:rsidRPr="00280BF4" w:rsidRDefault="000D7819" w:rsidP="00280BF4">
      <w:pPr>
        <w:pStyle w:val="ListParagraph"/>
        <w:ind w:left="0" w:firstLine="709"/>
        <w:jc w:val="both"/>
        <w:rPr>
          <w:i/>
        </w:rPr>
      </w:pPr>
      <w:r w:rsidRPr="00280BF4">
        <w:rPr>
          <w:i/>
        </w:rPr>
        <w:t>Вопросы к занятию</w:t>
      </w:r>
    </w:p>
    <w:p w:rsidR="000D7819" w:rsidRDefault="000D7819" w:rsidP="00C87E4A">
      <w:pPr>
        <w:pStyle w:val="ListParagraph"/>
        <w:ind w:left="0" w:firstLine="709"/>
        <w:jc w:val="both"/>
      </w:pPr>
      <w:r>
        <w:t>1. Особенности видовой классификации рисков по различным признакам.</w:t>
      </w:r>
    </w:p>
    <w:p w:rsidR="000D7819" w:rsidRDefault="000D7819" w:rsidP="00C87E4A">
      <w:pPr>
        <w:pStyle w:val="ListParagraph"/>
        <w:ind w:left="0" w:firstLine="709"/>
        <w:jc w:val="both"/>
      </w:pPr>
      <w:r>
        <w:t>2. Общие законы управления в применении к управлению рисками.</w:t>
      </w:r>
    </w:p>
    <w:p w:rsidR="000D7819" w:rsidRDefault="000D7819" w:rsidP="00C87E4A">
      <w:pPr>
        <w:pStyle w:val="ListParagraph"/>
        <w:ind w:left="0" w:firstLine="709"/>
        <w:jc w:val="both"/>
      </w:pPr>
      <w:r>
        <w:t>3. Специфические законы управления рисками.</w:t>
      </w:r>
    </w:p>
    <w:p w:rsidR="000D7819" w:rsidRDefault="000D7819" w:rsidP="00C87E4A">
      <w:pPr>
        <w:pStyle w:val="ListParagraph"/>
        <w:ind w:left="0" w:firstLine="709"/>
        <w:jc w:val="both"/>
      </w:pPr>
      <w:r>
        <w:t>4. Закон неизбежного риска.</w:t>
      </w:r>
    </w:p>
    <w:p w:rsidR="000D7819" w:rsidRDefault="000D7819" w:rsidP="00C87E4A">
      <w:pPr>
        <w:pStyle w:val="ListParagraph"/>
        <w:ind w:left="0" w:firstLine="709"/>
        <w:jc w:val="both"/>
      </w:pPr>
      <w:r>
        <w:t>5. Закон сочетания потенциальных потерь и выгод.</w:t>
      </w:r>
    </w:p>
    <w:p w:rsidR="000D7819" w:rsidRDefault="000D7819" w:rsidP="00C87E4A">
      <w:pPr>
        <w:pStyle w:val="ListParagraph"/>
        <w:ind w:left="0"/>
        <w:jc w:val="both"/>
        <w:rPr>
          <w:b/>
        </w:rPr>
      </w:pPr>
    </w:p>
    <w:p w:rsidR="000D7819" w:rsidRDefault="000D7819" w:rsidP="00C87E4A">
      <w:pPr>
        <w:ind w:firstLine="708"/>
        <w:rPr>
          <w:i/>
        </w:rPr>
      </w:pPr>
      <w:r w:rsidRPr="00280BF4">
        <w:rPr>
          <w:i/>
        </w:rPr>
        <w:t xml:space="preserve">Практическое задание </w:t>
      </w:r>
      <w:r>
        <w:rPr>
          <w:i/>
        </w:rPr>
        <w:t>1</w:t>
      </w:r>
      <w:r w:rsidRPr="00280BF4">
        <w:rPr>
          <w:i/>
        </w:rPr>
        <w:t>:</w:t>
      </w:r>
    </w:p>
    <w:p w:rsidR="000D7819" w:rsidRPr="00851AE5" w:rsidRDefault="000D7819" w:rsidP="00C87E4A">
      <w:pPr>
        <w:ind w:firstLine="709"/>
        <w:jc w:val="both"/>
      </w:pPr>
      <w:r w:rsidRPr="00851AE5">
        <w:t>Проанализируйте перечень возможных внутриотраслевых рисков, связанных с деятельностью предприятия по производству молочной продукции</w:t>
      </w:r>
      <w:r>
        <w:t xml:space="preserve"> (перерабатывающая отрасль-пищевая промышленность)</w:t>
      </w:r>
      <w:r w:rsidRPr="00851AE5">
        <w:t>, оцените вероятность их наступления, основываясь на личном опыте на основе предлагаемой системы оценки рисков, сформулируйте рекомендации.</w:t>
      </w:r>
    </w:p>
    <w:p w:rsidR="000D7819" w:rsidRDefault="000D7819" w:rsidP="00280BF4">
      <w:pPr>
        <w:pStyle w:val="ListParagraph"/>
        <w:ind w:left="0" w:firstLine="708"/>
        <w:jc w:val="both"/>
      </w:pPr>
    </w:p>
    <w:p w:rsidR="000D7819" w:rsidRDefault="000D7819" w:rsidP="00280BF4">
      <w:pPr>
        <w:pStyle w:val="ListParagraph"/>
        <w:ind w:left="0" w:firstLine="708"/>
        <w:jc w:val="both"/>
        <w:rPr>
          <w:i/>
        </w:rPr>
      </w:pPr>
      <w:r w:rsidRPr="00280BF4">
        <w:rPr>
          <w:i/>
        </w:rPr>
        <w:t>Практическое задание 2:</w:t>
      </w:r>
    </w:p>
    <w:p w:rsidR="000D7819" w:rsidRDefault="000D7819" w:rsidP="00C87E4A">
      <w:pPr>
        <w:pStyle w:val="ListParagraph"/>
        <w:ind w:left="0" w:firstLine="709"/>
        <w:jc w:val="both"/>
      </w:pPr>
      <w:r>
        <w:t>На основании изученного теоретического материала по рассматриваемой теме заполните таблицу 3:</w:t>
      </w:r>
    </w:p>
    <w:p w:rsidR="000D7819" w:rsidRDefault="000D7819" w:rsidP="00C87E4A">
      <w:pPr>
        <w:pStyle w:val="ListParagraph"/>
        <w:ind w:left="0"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6526"/>
        <w:gridCol w:w="3690"/>
      </w:tblGrid>
      <w:tr w:rsidR="000D7819" w:rsidTr="001B0166">
        <w:tc>
          <w:tcPr>
            <w:tcW w:w="6526" w:type="dxa"/>
          </w:tcPr>
          <w:p w:rsidR="000D7819" w:rsidRDefault="000D7819" w:rsidP="001B0166">
            <w:pPr>
              <w:pStyle w:val="ListParagraph"/>
              <w:ind w:left="0"/>
              <w:jc w:val="both"/>
            </w:pPr>
            <w:r>
              <w:t>Виды риска</w:t>
            </w:r>
          </w:p>
        </w:tc>
        <w:tc>
          <w:tcPr>
            <w:tcW w:w="3690" w:type="dxa"/>
          </w:tcPr>
          <w:p w:rsidR="000D7819" w:rsidRDefault="000D7819" w:rsidP="001B0166">
            <w:pPr>
              <w:pStyle w:val="ListParagraph"/>
              <w:ind w:left="0"/>
              <w:jc w:val="center"/>
            </w:pPr>
            <w:r>
              <w:t>Способы уменьшений отрицательных последствий</w:t>
            </w:r>
          </w:p>
        </w:tc>
      </w:tr>
      <w:tr w:rsidR="000D7819" w:rsidTr="001B0166">
        <w:tc>
          <w:tcPr>
            <w:tcW w:w="6526" w:type="dxa"/>
          </w:tcPr>
          <w:p w:rsidR="000D7819" w:rsidRDefault="000D7819" w:rsidP="001B0166">
            <w:pPr>
              <w:pStyle w:val="ListParagraph"/>
              <w:ind w:left="0"/>
              <w:jc w:val="both"/>
            </w:pPr>
            <w:r>
              <w:t>1) низкие объемы реализации товаров</w:t>
            </w:r>
          </w:p>
        </w:tc>
        <w:tc>
          <w:tcPr>
            <w:tcW w:w="3690" w:type="dxa"/>
          </w:tcPr>
          <w:p w:rsidR="000D7819" w:rsidRDefault="000D7819" w:rsidP="001B0166">
            <w:pPr>
              <w:pStyle w:val="ListParagraph"/>
              <w:ind w:left="0"/>
              <w:jc w:val="both"/>
            </w:pPr>
          </w:p>
        </w:tc>
      </w:tr>
      <w:tr w:rsidR="000D7819" w:rsidTr="001B0166">
        <w:tc>
          <w:tcPr>
            <w:tcW w:w="6526" w:type="dxa"/>
          </w:tcPr>
          <w:p w:rsidR="000D7819" w:rsidRDefault="000D7819" w:rsidP="001B0166">
            <w:pPr>
              <w:pStyle w:val="ListParagraph"/>
              <w:ind w:left="0"/>
              <w:jc w:val="both"/>
            </w:pPr>
            <w:r>
              <w:t>2) неэффективная работа сбытовой сети</w:t>
            </w:r>
          </w:p>
        </w:tc>
        <w:tc>
          <w:tcPr>
            <w:tcW w:w="3690" w:type="dxa"/>
          </w:tcPr>
          <w:p w:rsidR="000D7819" w:rsidRDefault="000D7819" w:rsidP="001B0166">
            <w:pPr>
              <w:pStyle w:val="ListParagraph"/>
              <w:ind w:left="0"/>
              <w:jc w:val="both"/>
            </w:pPr>
          </w:p>
        </w:tc>
      </w:tr>
      <w:tr w:rsidR="000D7819" w:rsidTr="001B0166">
        <w:tc>
          <w:tcPr>
            <w:tcW w:w="6526" w:type="dxa"/>
          </w:tcPr>
          <w:p w:rsidR="000D7819" w:rsidRDefault="000D7819" w:rsidP="001B0166">
            <w:pPr>
              <w:pStyle w:val="ListParagraph"/>
              <w:ind w:left="0"/>
              <w:jc w:val="both"/>
            </w:pPr>
            <w:r>
              <w:t>3) неудачный выход на рынок нового товара</w:t>
            </w:r>
          </w:p>
        </w:tc>
        <w:tc>
          <w:tcPr>
            <w:tcW w:w="3690" w:type="dxa"/>
          </w:tcPr>
          <w:p w:rsidR="000D7819" w:rsidRDefault="000D7819" w:rsidP="001B0166">
            <w:pPr>
              <w:pStyle w:val="ListParagraph"/>
              <w:ind w:left="0"/>
              <w:jc w:val="both"/>
            </w:pPr>
          </w:p>
        </w:tc>
      </w:tr>
      <w:tr w:rsidR="000D7819" w:rsidTr="001B0166">
        <w:tc>
          <w:tcPr>
            <w:tcW w:w="6526" w:type="dxa"/>
          </w:tcPr>
          <w:p w:rsidR="000D7819" w:rsidRDefault="000D7819" w:rsidP="001B0166">
            <w:pPr>
              <w:jc w:val="both"/>
            </w:pPr>
            <w:r>
              <w:t>4) ненадлежащее исполнение контрагентом условий договора</w:t>
            </w:r>
          </w:p>
        </w:tc>
        <w:tc>
          <w:tcPr>
            <w:tcW w:w="3690" w:type="dxa"/>
          </w:tcPr>
          <w:p w:rsidR="000D7819" w:rsidRDefault="000D7819" w:rsidP="001B0166">
            <w:pPr>
              <w:pStyle w:val="ListParagraph"/>
              <w:ind w:left="0"/>
              <w:jc w:val="both"/>
            </w:pPr>
          </w:p>
        </w:tc>
      </w:tr>
      <w:tr w:rsidR="000D7819" w:rsidTr="001B0166">
        <w:tc>
          <w:tcPr>
            <w:tcW w:w="6526" w:type="dxa"/>
          </w:tcPr>
          <w:p w:rsidR="000D7819" w:rsidRDefault="000D7819" w:rsidP="001B0166">
            <w:pPr>
              <w:pStyle w:val="ListParagraph"/>
              <w:ind w:left="0"/>
              <w:jc w:val="both"/>
            </w:pPr>
            <w:r>
              <w:t>5) противодействие конкурентов</w:t>
            </w:r>
          </w:p>
        </w:tc>
        <w:tc>
          <w:tcPr>
            <w:tcW w:w="3690" w:type="dxa"/>
          </w:tcPr>
          <w:p w:rsidR="000D7819" w:rsidRDefault="000D7819" w:rsidP="001B0166">
            <w:pPr>
              <w:pStyle w:val="ListParagraph"/>
              <w:ind w:left="0"/>
              <w:jc w:val="both"/>
            </w:pPr>
          </w:p>
        </w:tc>
      </w:tr>
      <w:tr w:rsidR="000D7819" w:rsidTr="001B0166">
        <w:tc>
          <w:tcPr>
            <w:tcW w:w="6526" w:type="dxa"/>
          </w:tcPr>
          <w:p w:rsidR="000D7819" w:rsidRDefault="000D7819" w:rsidP="001B0166">
            <w:pPr>
              <w:pStyle w:val="ListParagraph"/>
              <w:ind w:left="0"/>
              <w:jc w:val="both"/>
            </w:pPr>
            <w:r>
              <w:t>6) риск неплатежа за поставленный по контракту товара</w:t>
            </w:r>
          </w:p>
        </w:tc>
        <w:tc>
          <w:tcPr>
            <w:tcW w:w="3690" w:type="dxa"/>
          </w:tcPr>
          <w:p w:rsidR="000D7819" w:rsidRDefault="000D7819" w:rsidP="001B0166">
            <w:pPr>
              <w:pStyle w:val="ListParagraph"/>
              <w:ind w:left="0"/>
              <w:jc w:val="both"/>
            </w:pPr>
          </w:p>
        </w:tc>
      </w:tr>
      <w:tr w:rsidR="000D7819" w:rsidTr="001B0166">
        <w:tc>
          <w:tcPr>
            <w:tcW w:w="6526" w:type="dxa"/>
          </w:tcPr>
          <w:p w:rsidR="000D7819" w:rsidRDefault="000D7819" w:rsidP="001B0166">
            <w:pPr>
              <w:pStyle w:val="ListParagraph"/>
              <w:ind w:left="0"/>
              <w:jc w:val="both"/>
            </w:pPr>
            <w:r>
              <w:t>7) риск утечки коммерческой и научно технической информации</w:t>
            </w:r>
          </w:p>
        </w:tc>
        <w:tc>
          <w:tcPr>
            <w:tcW w:w="3690" w:type="dxa"/>
          </w:tcPr>
          <w:p w:rsidR="000D7819" w:rsidRDefault="000D7819" w:rsidP="001B0166">
            <w:pPr>
              <w:pStyle w:val="ListParagraph"/>
              <w:ind w:left="0"/>
              <w:jc w:val="both"/>
            </w:pPr>
          </w:p>
        </w:tc>
      </w:tr>
    </w:tbl>
    <w:p w:rsidR="000D7819" w:rsidRDefault="000D7819" w:rsidP="00C87E4A">
      <w:pPr>
        <w:pStyle w:val="ListParagraph"/>
        <w:ind w:firstLine="708"/>
        <w:jc w:val="both"/>
      </w:pPr>
      <w:r>
        <w:tab/>
      </w:r>
    </w:p>
    <w:p w:rsidR="000D7819" w:rsidRDefault="000D7819" w:rsidP="005E6D9B">
      <w:pPr>
        <w:pStyle w:val="ListParagraph"/>
        <w:ind w:left="0" w:firstLine="709"/>
        <w:jc w:val="both"/>
        <w:rPr>
          <w:i/>
        </w:rPr>
      </w:pPr>
      <w:r w:rsidRPr="00280BF4">
        <w:rPr>
          <w:i/>
        </w:rPr>
        <w:t xml:space="preserve">Практическое задание </w:t>
      </w:r>
      <w:r>
        <w:rPr>
          <w:i/>
        </w:rPr>
        <w:t>3</w:t>
      </w:r>
      <w:r w:rsidRPr="00280BF4">
        <w:rPr>
          <w:i/>
        </w:rPr>
        <w:t>:</w:t>
      </w:r>
    </w:p>
    <w:p w:rsidR="000D7819" w:rsidRDefault="000D7819" w:rsidP="005E6D9B">
      <w:pPr>
        <w:pStyle w:val="ListParagraph"/>
        <w:ind w:left="0" w:firstLine="709"/>
        <w:jc w:val="both"/>
      </w:pPr>
      <w:r>
        <w:t>Акции компании «А» имеют среднегодовую доходность в размере 13,5% и стандартное отклонение 21,3%.</w:t>
      </w:r>
    </w:p>
    <w:p w:rsidR="000D7819" w:rsidRDefault="000D7819" w:rsidP="005E6D9B">
      <w:pPr>
        <w:pStyle w:val="ListParagraph"/>
        <w:ind w:left="0" w:firstLine="709"/>
        <w:jc w:val="both"/>
      </w:pPr>
      <w:r>
        <w:t>Акции компании «В» имеют среднегодовую доходность в размере 11,1% и стандартное отклонение 19,1%.</w:t>
      </w:r>
    </w:p>
    <w:p w:rsidR="000D7819" w:rsidRPr="00715AB5" w:rsidRDefault="000D7819" w:rsidP="005E6D9B">
      <w:pPr>
        <w:pStyle w:val="ListParagraph"/>
        <w:ind w:left="0" w:firstLine="709"/>
        <w:jc w:val="both"/>
      </w:pPr>
      <w:r>
        <w:t>Используя коэффициент вариации, определите степень рискованности данных акций и какой акции инвестор должен отдать предпочтение по критерию «риск-доходность».</w:t>
      </w:r>
    </w:p>
    <w:p w:rsidR="000D7819" w:rsidRDefault="000D7819" w:rsidP="00092C77">
      <w:pPr>
        <w:pStyle w:val="ListParagraph"/>
        <w:ind w:left="0"/>
        <w:jc w:val="both"/>
        <w:rPr>
          <w:b/>
        </w:rPr>
      </w:pPr>
    </w:p>
    <w:p w:rsidR="000D7819" w:rsidRDefault="000D7819" w:rsidP="005E6D9B">
      <w:pPr>
        <w:pStyle w:val="ListParagraph"/>
        <w:ind w:left="0" w:firstLine="708"/>
        <w:jc w:val="both"/>
      </w:pPr>
      <w:r w:rsidRPr="00715AB5">
        <w:rPr>
          <w:i/>
        </w:rPr>
        <w:t>Практическое задание 4:</w:t>
      </w:r>
    </w:p>
    <w:p w:rsidR="000D7819" w:rsidRDefault="000D7819" w:rsidP="005E6D9B">
      <w:pPr>
        <w:pStyle w:val="ListParagraph"/>
        <w:ind w:left="0" w:firstLine="708"/>
        <w:jc w:val="both"/>
        <w:rPr>
          <w:b/>
        </w:rPr>
      </w:pPr>
      <w:r w:rsidRPr="005E6D9B">
        <w:t xml:space="preserve">Проанализируйте перечень возможных внутриотраслевых рисков, связанных с деятельностью предприятия по производству продукции для </w:t>
      </w:r>
      <w:r>
        <w:t>отдыха и досуга</w:t>
      </w:r>
      <w:r w:rsidRPr="005E6D9B">
        <w:t>, оцените вероятность их наступления, основываясь на личном опыте на основе предлагаемой системы оценки рисков, сформулируйте рекомендации.</w:t>
      </w:r>
    </w:p>
    <w:p w:rsidR="000D7819" w:rsidRDefault="000D7819" w:rsidP="00715AB5">
      <w:pPr>
        <w:pStyle w:val="ListParagraph"/>
        <w:ind w:left="0" w:firstLine="708"/>
        <w:jc w:val="both"/>
        <w:rPr>
          <w:b/>
        </w:rPr>
      </w:pPr>
    </w:p>
    <w:p w:rsidR="000D7819" w:rsidRDefault="000D7819" w:rsidP="00715AB5">
      <w:pPr>
        <w:pStyle w:val="ListParagraph"/>
        <w:ind w:left="0" w:firstLine="708"/>
        <w:jc w:val="both"/>
        <w:rPr>
          <w:b/>
        </w:rPr>
      </w:pPr>
      <w:r>
        <w:rPr>
          <w:b/>
        </w:rPr>
        <w:t xml:space="preserve">Тема 4: </w:t>
      </w:r>
      <w:r w:rsidRPr="005E6D9B">
        <w:rPr>
          <w:b/>
        </w:rPr>
        <w:t>Идентификация, анализ, планирование реагирования на риски.</w:t>
      </w:r>
    </w:p>
    <w:p w:rsidR="000D7819" w:rsidRPr="00280BF4" w:rsidRDefault="000D7819" w:rsidP="00715AB5">
      <w:pPr>
        <w:pStyle w:val="ListParagraph"/>
        <w:ind w:left="0" w:firstLine="709"/>
        <w:jc w:val="both"/>
        <w:rPr>
          <w:i/>
        </w:rPr>
      </w:pPr>
      <w:r w:rsidRPr="00280BF4">
        <w:rPr>
          <w:i/>
        </w:rPr>
        <w:t>Вопросы к занятию</w:t>
      </w:r>
    </w:p>
    <w:p w:rsidR="000D7819" w:rsidRDefault="000D7819" w:rsidP="00424E07">
      <w:pPr>
        <w:pStyle w:val="ListParagraph"/>
        <w:ind w:left="0" w:firstLine="709"/>
        <w:jc w:val="both"/>
      </w:pPr>
      <w:r>
        <w:t>1. Особенности идентификации рисков.</w:t>
      </w:r>
    </w:p>
    <w:p w:rsidR="000D7819" w:rsidRDefault="000D7819" w:rsidP="00424E07">
      <w:pPr>
        <w:pStyle w:val="ListParagraph"/>
        <w:ind w:left="0" w:firstLine="709"/>
        <w:jc w:val="both"/>
      </w:pPr>
      <w:r>
        <w:t>2. Виды анализа рисков.</w:t>
      </w:r>
    </w:p>
    <w:p w:rsidR="000D7819" w:rsidRDefault="000D7819" w:rsidP="00424E07">
      <w:pPr>
        <w:pStyle w:val="ListParagraph"/>
        <w:ind w:left="0" w:firstLine="709"/>
        <w:jc w:val="both"/>
      </w:pPr>
      <w:r>
        <w:t>3. Планирование реагирования на риски.</w:t>
      </w:r>
    </w:p>
    <w:p w:rsidR="000D7819" w:rsidRDefault="000D7819" w:rsidP="00424E07">
      <w:pPr>
        <w:pStyle w:val="ListParagraph"/>
        <w:ind w:left="0" w:firstLine="709"/>
        <w:jc w:val="both"/>
      </w:pPr>
      <w:r>
        <w:t>4. Инструменты и методы процесса планирования реагирования на риски.</w:t>
      </w:r>
    </w:p>
    <w:p w:rsidR="000D7819" w:rsidRPr="00715AB5" w:rsidRDefault="000D7819" w:rsidP="00424E07">
      <w:pPr>
        <w:pStyle w:val="ListParagraph"/>
        <w:ind w:left="0" w:firstLine="709"/>
        <w:jc w:val="both"/>
      </w:pPr>
      <w:r>
        <w:t>5. Мониторинг и управление рисками.</w:t>
      </w:r>
    </w:p>
    <w:p w:rsidR="000D7819" w:rsidRDefault="000D7819" w:rsidP="00424E07">
      <w:pPr>
        <w:pStyle w:val="ListParagraph"/>
        <w:ind w:left="0" w:firstLine="709"/>
        <w:jc w:val="both"/>
      </w:pPr>
    </w:p>
    <w:p w:rsidR="000D7819" w:rsidRDefault="000D7819" w:rsidP="00424E07">
      <w:pPr>
        <w:pStyle w:val="ListParagraph"/>
        <w:ind w:left="0" w:firstLine="709"/>
        <w:jc w:val="both"/>
        <w:rPr>
          <w:i/>
        </w:rPr>
      </w:pPr>
      <w:r w:rsidRPr="00715AB5">
        <w:rPr>
          <w:i/>
        </w:rPr>
        <w:t>Практическое задание 1:</w:t>
      </w:r>
    </w:p>
    <w:p w:rsidR="000D7819" w:rsidRDefault="000D7819" w:rsidP="00424E07">
      <w:pPr>
        <w:pStyle w:val="ListParagraph"/>
        <w:ind w:left="0" w:firstLine="709"/>
        <w:jc w:val="both"/>
      </w:pPr>
      <w:r>
        <w:t>Определить причины и факторы риска для следующих ситуаций риска:</w:t>
      </w:r>
    </w:p>
    <w:p w:rsidR="000D7819" w:rsidRDefault="000D7819" w:rsidP="00424E07">
      <w:pPr>
        <w:pStyle w:val="ListParagraph"/>
        <w:numPr>
          <w:ilvl w:val="0"/>
          <w:numId w:val="37"/>
        </w:numPr>
        <w:jc w:val="both"/>
      </w:pPr>
      <w:r>
        <w:t>Риск остановки производства (не реализации профильной технологии) из-за отсутствия сырья (не заключения договора на его поставку).</w:t>
      </w:r>
    </w:p>
    <w:p w:rsidR="000D7819" w:rsidRDefault="000D7819" w:rsidP="00424E07">
      <w:pPr>
        <w:pStyle w:val="ListParagraph"/>
        <w:numPr>
          <w:ilvl w:val="0"/>
          <w:numId w:val="37"/>
        </w:numPr>
        <w:jc w:val="both"/>
      </w:pPr>
      <w:r>
        <w:t>Риск не реализации производственных планов или инновационных проектов.</w:t>
      </w:r>
    </w:p>
    <w:p w:rsidR="000D7819" w:rsidRDefault="000D7819" w:rsidP="00424E07">
      <w:pPr>
        <w:pStyle w:val="ListParagraph"/>
        <w:numPr>
          <w:ilvl w:val="0"/>
          <w:numId w:val="37"/>
        </w:numPr>
        <w:jc w:val="both"/>
      </w:pPr>
      <w:r>
        <w:t>Риск неполучения внешних инвестиций и кредитов.</w:t>
      </w:r>
    </w:p>
    <w:p w:rsidR="000D7819" w:rsidRDefault="000D7819" w:rsidP="00415172">
      <w:pPr>
        <w:pStyle w:val="ListParagraph"/>
        <w:spacing w:line="120" w:lineRule="auto"/>
        <w:ind w:left="1077"/>
        <w:jc w:val="both"/>
      </w:pPr>
    </w:p>
    <w:p w:rsidR="000D7819" w:rsidRPr="00424E07" w:rsidRDefault="000D7819" w:rsidP="00424E07">
      <w:pPr>
        <w:pStyle w:val="ListParagraph"/>
        <w:ind w:left="0" w:firstLine="709"/>
        <w:jc w:val="both"/>
        <w:rPr>
          <w:b/>
        </w:rPr>
      </w:pPr>
      <w:r w:rsidRPr="00424E07">
        <w:rPr>
          <w:i/>
        </w:rPr>
        <w:t xml:space="preserve">Практическое задание 2: </w:t>
      </w:r>
      <w:r w:rsidRPr="00424E07">
        <w:rPr>
          <w:b/>
        </w:rPr>
        <w:t>Творческое задание</w:t>
      </w:r>
    </w:p>
    <w:p w:rsidR="000D7819" w:rsidRDefault="000D7819" w:rsidP="00424E07">
      <w:pPr>
        <w:pStyle w:val="ListParagraph"/>
        <w:ind w:left="0" w:firstLine="709"/>
        <w:jc w:val="both"/>
      </w:pPr>
      <w:r w:rsidRPr="00424E07">
        <w:rPr>
          <w:u w:val="single"/>
        </w:rPr>
        <w:t>Задание №1</w:t>
      </w:r>
      <w:r>
        <w:t>. Сформировать внутреннюю среду организации, занимающейся услугами в сфере досуга и отдыха, представить ее миссию, цели, задачи, параметры экономического потенциала, оценить затраты и результаты деятельности, краткую характеристику технологию производства продукта (товара, услуги, работы) и технологию управления, структуры предприятия и структуры управления. Описать возможные риски для организации (внешние и внутренние).</w:t>
      </w:r>
    </w:p>
    <w:p w:rsidR="000D7819" w:rsidRPr="00424E07" w:rsidRDefault="000D7819" w:rsidP="00424E07">
      <w:pPr>
        <w:pStyle w:val="ListParagraph"/>
        <w:ind w:left="0" w:firstLine="709"/>
        <w:jc w:val="both"/>
        <w:rPr>
          <w:i/>
          <w:u w:val="single"/>
        </w:rPr>
      </w:pPr>
      <w:r w:rsidRPr="00424E07">
        <w:rPr>
          <w:i/>
          <w:u w:val="single"/>
        </w:rPr>
        <w:t>Методические рекомендации к выполнению работы.</w:t>
      </w:r>
    </w:p>
    <w:p w:rsidR="000D7819" w:rsidRDefault="000D7819" w:rsidP="00424E07">
      <w:pPr>
        <w:pStyle w:val="ListParagraph"/>
        <w:ind w:left="0" w:firstLine="709"/>
        <w:jc w:val="both"/>
      </w:pPr>
      <w:r>
        <w:t xml:space="preserve">Шаг1. Преподаватель на занятии формирует в учебной группе подгруппы по 3-5 человек для работы над домашним заданием. </w:t>
      </w:r>
    </w:p>
    <w:p w:rsidR="000D7819" w:rsidRDefault="000D7819" w:rsidP="00424E07">
      <w:pPr>
        <w:pStyle w:val="ListParagraph"/>
        <w:ind w:left="0" w:firstLine="709"/>
        <w:jc w:val="both"/>
      </w:pPr>
      <w:r>
        <w:t xml:space="preserve">Шаг 2. За подгруппами студентов закрепляются организации (либо по выбору студентов, либо по заданию преподавателя), осуществляющие различные виды деятельности. Например: туристская фирма. </w:t>
      </w:r>
    </w:p>
    <w:p w:rsidR="000D7819" w:rsidRDefault="000D7819" w:rsidP="00424E07">
      <w:pPr>
        <w:pStyle w:val="ListParagraph"/>
        <w:ind w:left="0" w:firstLine="709"/>
        <w:jc w:val="both"/>
      </w:pPr>
      <w:r>
        <w:t xml:space="preserve">Шаг 3. Студенты, дома формируют и дают описание в произвольной форме факторов внутренней среды организации с определенным конкретным видом деятельности. </w:t>
      </w:r>
    </w:p>
    <w:p w:rsidR="000D7819" w:rsidRDefault="000D7819" w:rsidP="00424E07">
      <w:pPr>
        <w:pStyle w:val="ListParagraph"/>
        <w:ind w:left="0" w:firstLine="709"/>
        <w:jc w:val="both"/>
      </w:pPr>
      <w:r>
        <w:t xml:space="preserve">Шаг 4. На следующем занятии представители студенческих подгрупп докладывают результаты своей работы и совместно с преподавателем, другими студентами проводится обсуждение в аудитории. </w:t>
      </w:r>
    </w:p>
    <w:p w:rsidR="000D7819" w:rsidRDefault="000D7819" w:rsidP="00424E07">
      <w:pPr>
        <w:pStyle w:val="ListParagraph"/>
        <w:ind w:left="0" w:firstLine="709"/>
        <w:jc w:val="both"/>
      </w:pPr>
      <w:r>
        <w:t xml:space="preserve">Шаг 5. В Ходе обсуждения целесообразно выявить общие и отличительные черты организаций с различными видами деятельности. </w:t>
      </w:r>
    </w:p>
    <w:p w:rsidR="000D7819" w:rsidRDefault="000D7819" w:rsidP="00424E07">
      <w:pPr>
        <w:pStyle w:val="ListParagraph"/>
        <w:ind w:left="0" w:firstLine="709"/>
        <w:jc w:val="both"/>
      </w:pPr>
      <w:r>
        <w:t>Шаг 6. Магистранты представляют характеристику различных видов рисков (внешних и внутренних).</w:t>
      </w:r>
    </w:p>
    <w:p w:rsidR="000D7819" w:rsidRDefault="000D7819" w:rsidP="00424E07">
      <w:pPr>
        <w:pStyle w:val="ListParagraph"/>
        <w:ind w:left="0" w:firstLine="709"/>
        <w:jc w:val="both"/>
      </w:pPr>
      <w:r>
        <w:t xml:space="preserve">Шаг 7. Оценка работы в малых группах осуществляется преподавателем по 10-бальной системе с учетом детальности проработки вопроса, ясности изложения материала, точности формулировок и т.п. </w:t>
      </w:r>
    </w:p>
    <w:p w:rsidR="000D7819" w:rsidRDefault="000D7819" w:rsidP="00415172">
      <w:pPr>
        <w:pStyle w:val="ListParagraph"/>
        <w:spacing w:line="120" w:lineRule="auto"/>
        <w:ind w:left="0" w:firstLine="709"/>
        <w:jc w:val="both"/>
      </w:pPr>
    </w:p>
    <w:p w:rsidR="000D7819" w:rsidRDefault="000D7819" w:rsidP="00424E07">
      <w:pPr>
        <w:pStyle w:val="ListParagraph"/>
        <w:ind w:left="0" w:firstLine="709"/>
        <w:jc w:val="both"/>
      </w:pPr>
      <w:r w:rsidRPr="00E006DD">
        <w:rPr>
          <w:u w:val="single"/>
        </w:rPr>
        <w:t>Задание №2.</w:t>
      </w:r>
      <w:r>
        <w:t xml:space="preserve"> Идентификация рисков  согласно классификационным признакам (на основе задания 1)</w:t>
      </w:r>
    </w:p>
    <w:p w:rsidR="000D7819" w:rsidRPr="00424E07" w:rsidRDefault="000D7819" w:rsidP="00424E07">
      <w:pPr>
        <w:pStyle w:val="ListParagraph"/>
        <w:ind w:left="0" w:firstLine="709"/>
        <w:jc w:val="both"/>
        <w:rPr>
          <w:b/>
        </w:rPr>
      </w:pPr>
      <w:r w:rsidRPr="00424E07">
        <w:rPr>
          <w:b/>
        </w:rPr>
        <w:t>Коллоквиум</w:t>
      </w:r>
    </w:p>
    <w:p w:rsidR="000D7819" w:rsidRPr="00424E07" w:rsidRDefault="000D7819" w:rsidP="00424E07">
      <w:pPr>
        <w:pStyle w:val="ListParagraph"/>
        <w:ind w:left="0" w:firstLine="709"/>
        <w:jc w:val="both"/>
        <w:rPr>
          <w:u w:val="single"/>
        </w:rPr>
      </w:pPr>
      <w:r w:rsidRPr="00424E07">
        <w:rPr>
          <w:u w:val="single"/>
        </w:rPr>
        <w:t>Программа коллоквиума</w:t>
      </w:r>
    </w:p>
    <w:p w:rsidR="000D7819" w:rsidRPr="00424E07" w:rsidRDefault="000D7819" w:rsidP="00424E07">
      <w:pPr>
        <w:pStyle w:val="ListParagraph"/>
        <w:ind w:left="0" w:firstLine="709"/>
        <w:jc w:val="both"/>
      </w:pPr>
      <w:r w:rsidRPr="00424E07">
        <w:t>1. Характеристика экологических рисков.</w:t>
      </w:r>
    </w:p>
    <w:p w:rsidR="000D7819" w:rsidRPr="00424E07" w:rsidRDefault="000D7819" w:rsidP="00424E07">
      <w:pPr>
        <w:pStyle w:val="ListParagraph"/>
        <w:ind w:left="0" w:firstLine="709"/>
        <w:jc w:val="both"/>
      </w:pPr>
      <w:r w:rsidRPr="00424E07">
        <w:t>2. В чем заключаются транспортные риски?</w:t>
      </w:r>
    </w:p>
    <w:p w:rsidR="000D7819" w:rsidRPr="00424E07" w:rsidRDefault="000D7819" w:rsidP="00424E07">
      <w:pPr>
        <w:pStyle w:val="ListParagraph"/>
        <w:ind w:left="0" w:firstLine="709"/>
        <w:jc w:val="both"/>
      </w:pPr>
      <w:r w:rsidRPr="00424E07">
        <w:t>3. Содержание имущественных рисков.</w:t>
      </w:r>
    </w:p>
    <w:p w:rsidR="000D7819" w:rsidRPr="00424E07" w:rsidRDefault="000D7819" w:rsidP="00424E07">
      <w:pPr>
        <w:pStyle w:val="ListParagraph"/>
        <w:ind w:left="0" w:firstLine="709"/>
        <w:jc w:val="both"/>
      </w:pPr>
      <w:r w:rsidRPr="00424E07">
        <w:t>4. Характеристика производственных рисков.</w:t>
      </w:r>
    </w:p>
    <w:p w:rsidR="000D7819" w:rsidRPr="00424E07" w:rsidRDefault="000D7819" w:rsidP="00424E07">
      <w:pPr>
        <w:pStyle w:val="ListParagraph"/>
        <w:ind w:left="0" w:firstLine="709"/>
        <w:jc w:val="both"/>
      </w:pPr>
      <w:r w:rsidRPr="00424E07">
        <w:t>5. Что такое коммерческие риски?</w:t>
      </w:r>
    </w:p>
    <w:p w:rsidR="000D7819" w:rsidRPr="00424E07" w:rsidRDefault="000D7819" w:rsidP="00424E07">
      <w:pPr>
        <w:pStyle w:val="ListParagraph"/>
        <w:ind w:left="0" w:firstLine="709"/>
        <w:jc w:val="both"/>
      </w:pPr>
      <w:r w:rsidRPr="00424E07">
        <w:t>6. Влияние финансовых рисков на деятельность предприятия.</w:t>
      </w:r>
    </w:p>
    <w:p w:rsidR="000D7819" w:rsidRPr="00424E07" w:rsidRDefault="000D7819" w:rsidP="00424E07">
      <w:pPr>
        <w:pStyle w:val="ListParagraph"/>
        <w:ind w:left="0" w:firstLine="709"/>
        <w:jc w:val="both"/>
      </w:pPr>
      <w:r w:rsidRPr="00424E07">
        <w:t>7. В чем заключаются инвестиционные риски?</w:t>
      </w:r>
    </w:p>
    <w:p w:rsidR="000D7819" w:rsidRPr="00424E07" w:rsidRDefault="000D7819" w:rsidP="00424E07">
      <w:pPr>
        <w:pStyle w:val="ListParagraph"/>
        <w:ind w:left="0" w:firstLine="709"/>
        <w:jc w:val="both"/>
      </w:pPr>
      <w:r w:rsidRPr="00424E07">
        <w:t>8. Что подразумевается под инновационным риском?</w:t>
      </w:r>
    </w:p>
    <w:p w:rsidR="000D7819" w:rsidRPr="00424E07" w:rsidRDefault="000D7819" w:rsidP="00424E07">
      <w:pPr>
        <w:pStyle w:val="ListParagraph"/>
        <w:ind w:left="0" w:firstLine="709"/>
        <w:jc w:val="both"/>
      </w:pPr>
      <w:r w:rsidRPr="00424E07">
        <w:t>9. С чем связан отраслевой риск?</w:t>
      </w:r>
    </w:p>
    <w:p w:rsidR="000D7819" w:rsidRPr="00424E07" w:rsidRDefault="000D7819" w:rsidP="00424E07">
      <w:pPr>
        <w:pStyle w:val="ListParagraph"/>
        <w:ind w:left="0" w:firstLine="709"/>
        <w:jc w:val="both"/>
      </w:pPr>
      <w:r w:rsidRPr="00424E07">
        <w:t>10. Причины операционных рисков.</w:t>
      </w:r>
    </w:p>
    <w:p w:rsidR="000D7819" w:rsidRPr="00424E07" w:rsidRDefault="000D7819" w:rsidP="00424E07">
      <w:pPr>
        <w:pStyle w:val="ListParagraph"/>
        <w:ind w:left="0" w:firstLine="709"/>
        <w:jc w:val="both"/>
      </w:pPr>
      <w:r w:rsidRPr="00424E07">
        <w:t>11. Что такое субъективные факторы риска?</w:t>
      </w:r>
    </w:p>
    <w:p w:rsidR="000D7819" w:rsidRPr="00424E07" w:rsidRDefault="000D7819" w:rsidP="00424E07">
      <w:pPr>
        <w:pStyle w:val="ListParagraph"/>
        <w:ind w:left="0" w:firstLine="709"/>
        <w:jc w:val="both"/>
      </w:pPr>
      <w:r w:rsidRPr="00424E07">
        <w:t>12. Классификация факторов риска по уровню процесса принятия решений.</w:t>
      </w:r>
    </w:p>
    <w:p w:rsidR="000D7819" w:rsidRPr="00424E07" w:rsidRDefault="000D7819" w:rsidP="00424E07">
      <w:pPr>
        <w:pStyle w:val="ListParagraph"/>
        <w:ind w:left="0" w:firstLine="709"/>
        <w:jc w:val="both"/>
      </w:pPr>
      <w:r w:rsidRPr="00424E07">
        <w:t>13. Факторы риска на уровне принятия руководством стратегических решений.</w:t>
      </w:r>
    </w:p>
    <w:p w:rsidR="000D7819" w:rsidRPr="00424E07" w:rsidRDefault="000D7819" w:rsidP="00424E07">
      <w:pPr>
        <w:pStyle w:val="ListParagraph"/>
        <w:ind w:left="0" w:firstLine="709"/>
        <w:jc w:val="both"/>
      </w:pPr>
      <w:r w:rsidRPr="00424E07">
        <w:t>14. Риск при принятии решений тактического уровня.</w:t>
      </w:r>
    </w:p>
    <w:p w:rsidR="000D7819" w:rsidRPr="00424E07" w:rsidRDefault="000D7819" w:rsidP="00424E07">
      <w:pPr>
        <w:pStyle w:val="ListParagraph"/>
        <w:ind w:left="0" w:firstLine="709"/>
        <w:jc w:val="both"/>
      </w:pPr>
      <w:r w:rsidRPr="00424E07">
        <w:t>15. Уровни риска на этапах принятия решений.</w:t>
      </w:r>
    </w:p>
    <w:p w:rsidR="000D7819" w:rsidRPr="00424E07" w:rsidRDefault="000D7819" w:rsidP="00424E07">
      <w:pPr>
        <w:pStyle w:val="ListParagraph"/>
        <w:ind w:left="0" w:firstLine="709"/>
        <w:jc w:val="both"/>
      </w:pPr>
      <w:r w:rsidRPr="00424E07">
        <w:t>16. Понятие кадровых рисков.</w:t>
      </w:r>
    </w:p>
    <w:p w:rsidR="000D7819" w:rsidRPr="00424E07" w:rsidRDefault="000D7819" w:rsidP="00424E07">
      <w:pPr>
        <w:pStyle w:val="ListParagraph"/>
        <w:ind w:left="0" w:firstLine="709"/>
        <w:jc w:val="both"/>
      </w:pPr>
      <w:r w:rsidRPr="00424E07">
        <w:t xml:space="preserve">17. Основные группы кадровых рисков работы с персоналом </w:t>
      </w:r>
    </w:p>
    <w:p w:rsidR="000D7819" w:rsidRPr="00424E07" w:rsidRDefault="000D7819" w:rsidP="00424E07">
      <w:pPr>
        <w:pStyle w:val="ListParagraph"/>
        <w:ind w:left="0" w:firstLine="709"/>
        <w:jc w:val="both"/>
      </w:pPr>
      <w:r w:rsidRPr="00424E07">
        <w:t>по уровню технологического процесса.</w:t>
      </w:r>
    </w:p>
    <w:p w:rsidR="000D7819" w:rsidRPr="00424E07" w:rsidRDefault="000D7819" w:rsidP="00424E07">
      <w:pPr>
        <w:pStyle w:val="ListParagraph"/>
        <w:ind w:left="0" w:firstLine="709"/>
        <w:jc w:val="both"/>
      </w:pPr>
      <w:r w:rsidRPr="00424E07">
        <w:t>18. Содержание рисков на входе в организацию.</w:t>
      </w:r>
    </w:p>
    <w:p w:rsidR="000D7819" w:rsidRPr="00424E07" w:rsidRDefault="000D7819" w:rsidP="00424E07">
      <w:pPr>
        <w:pStyle w:val="ListParagraph"/>
        <w:ind w:left="0" w:firstLine="709"/>
        <w:jc w:val="both"/>
      </w:pPr>
      <w:r w:rsidRPr="00424E07">
        <w:t>19. В чем заключаются риски при работе с персоналом внутри организации.</w:t>
      </w:r>
    </w:p>
    <w:p w:rsidR="000D7819" w:rsidRPr="00424E07" w:rsidRDefault="000D7819" w:rsidP="00424E07">
      <w:pPr>
        <w:pStyle w:val="ListParagraph"/>
        <w:ind w:left="0" w:firstLine="709"/>
        <w:jc w:val="both"/>
      </w:pPr>
      <w:r w:rsidRPr="00424E07">
        <w:t xml:space="preserve">20. Форс-мажорные риски в </w:t>
      </w:r>
      <w:r>
        <w:t>сфере отдыха и досуга</w:t>
      </w:r>
      <w:r w:rsidRPr="00424E07">
        <w:t>.</w:t>
      </w:r>
    </w:p>
    <w:p w:rsidR="000D7819" w:rsidRPr="00424E07" w:rsidRDefault="000D7819" w:rsidP="00D2634D">
      <w:pPr>
        <w:pStyle w:val="ListParagraph"/>
        <w:ind w:left="0" w:firstLine="708"/>
        <w:jc w:val="both"/>
      </w:pPr>
    </w:p>
    <w:p w:rsidR="000D7819" w:rsidRDefault="000D7819" w:rsidP="00D2634D">
      <w:pPr>
        <w:pStyle w:val="ListParagraph"/>
        <w:ind w:left="0" w:firstLine="708"/>
        <w:jc w:val="both"/>
        <w:rPr>
          <w:b/>
        </w:rPr>
      </w:pPr>
      <w:r w:rsidRPr="00D2634D">
        <w:rPr>
          <w:b/>
        </w:rPr>
        <w:t xml:space="preserve">Тема </w:t>
      </w:r>
      <w:r>
        <w:rPr>
          <w:b/>
        </w:rPr>
        <w:t>5</w:t>
      </w:r>
      <w:r w:rsidRPr="00D2634D">
        <w:rPr>
          <w:b/>
        </w:rPr>
        <w:t xml:space="preserve">: </w:t>
      </w:r>
      <w:r w:rsidRPr="00D11796">
        <w:rPr>
          <w:b/>
        </w:rPr>
        <w:t xml:space="preserve">Методы и методология управления рисками </w:t>
      </w:r>
      <w:r w:rsidRPr="00322449">
        <w:rPr>
          <w:b/>
        </w:rPr>
        <w:t>(проводится в форме практической подготовки)</w:t>
      </w:r>
    </w:p>
    <w:p w:rsidR="000D7819" w:rsidRPr="00D2634D" w:rsidRDefault="000D7819" w:rsidP="00D2634D">
      <w:pPr>
        <w:pStyle w:val="ListParagraph"/>
        <w:ind w:left="0" w:firstLine="708"/>
        <w:jc w:val="both"/>
        <w:rPr>
          <w:i/>
        </w:rPr>
      </w:pPr>
      <w:r w:rsidRPr="00D2634D">
        <w:rPr>
          <w:i/>
        </w:rPr>
        <w:t>Вопросы к занятию</w:t>
      </w:r>
    </w:p>
    <w:p w:rsidR="000D7819" w:rsidRDefault="000D7819" w:rsidP="00D11796">
      <w:pPr>
        <w:pStyle w:val="ListParagraph"/>
        <w:ind w:left="0" w:firstLine="709"/>
        <w:jc w:val="both"/>
      </w:pPr>
      <w:r>
        <w:t xml:space="preserve">1. Общая характеристика методов управления рисками. </w:t>
      </w:r>
    </w:p>
    <w:p w:rsidR="000D7819" w:rsidRDefault="000D7819" w:rsidP="00D11796">
      <w:pPr>
        <w:pStyle w:val="ListParagraph"/>
        <w:ind w:left="0" w:firstLine="709"/>
        <w:jc w:val="both"/>
      </w:pPr>
      <w:r>
        <w:t xml:space="preserve">2. Методы уклонения от риска. </w:t>
      </w:r>
    </w:p>
    <w:p w:rsidR="000D7819" w:rsidRDefault="000D7819" w:rsidP="00D11796">
      <w:pPr>
        <w:pStyle w:val="ListParagraph"/>
        <w:ind w:left="0" w:firstLine="709"/>
        <w:jc w:val="both"/>
      </w:pPr>
      <w:r>
        <w:t xml:space="preserve">3. Методы локализации риска. </w:t>
      </w:r>
    </w:p>
    <w:p w:rsidR="000D7819" w:rsidRDefault="000D7819" w:rsidP="00D11796">
      <w:pPr>
        <w:pStyle w:val="ListParagraph"/>
        <w:ind w:left="0" w:firstLine="709"/>
        <w:jc w:val="both"/>
      </w:pPr>
      <w:r>
        <w:t xml:space="preserve">4. Методы диссипации риска. </w:t>
      </w:r>
    </w:p>
    <w:p w:rsidR="000D7819" w:rsidRDefault="000D7819" w:rsidP="00D11796">
      <w:pPr>
        <w:pStyle w:val="ListParagraph"/>
        <w:ind w:left="0" w:firstLine="709"/>
        <w:jc w:val="both"/>
      </w:pPr>
      <w:r>
        <w:t xml:space="preserve">5. Методы компенсации риска. </w:t>
      </w:r>
    </w:p>
    <w:p w:rsidR="000D7819" w:rsidRDefault="000D7819" w:rsidP="00D11796">
      <w:pPr>
        <w:pStyle w:val="ListParagraph"/>
        <w:ind w:left="0" w:firstLine="709"/>
        <w:jc w:val="both"/>
        <w:rPr>
          <w:b/>
        </w:rPr>
      </w:pPr>
      <w:r>
        <w:t>6. Абсолютные показатели методологии оценки рисков в условиях определённости.</w:t>
      </w:r>
    </w:p>
    <w:p w:rsidR="000D7819" w:rsidRDefault="000D7819" w:rsidP="00415172">
      <w:pPr>
        <w:pStyle w:val="ListParagraph"/>
        <w:spacing w:line="120" w:lineRule="auto"/>
        <w:ind w:left="0" w:firstLine="709"/>
        <w:jc w:val="both"/>
        <w:rPr>
          <w:b/>
        </w:rPr>
      </w:pPr>
    </w:p>
    <w:p w:rsidR="000D7819" w:rsidRDefault="000D7819" w:rsidP="00322449">
      <w:pPr>
        <w:pStyle w:val="ListParagraph"/>
        <w:jc w:val="both"/>
        <w:rPr>
          <w:i/>
        </w:rPr>
      </w:pPr>
      <w:r w:rsidRPr="00322449">
        <w:rPr>
          <w:i/>
        </w:rPr>
        <w:t xml:space="preserve">Задание </w:t>
      </w:r>
      <w:r>
        <w:rPr>
          <w:i/>
        </w:rPr>
        <w:t xml:space="preserve">1 </w:t>
      </w:r>
      <w:r w:rsidRPr="00322449">
        <w:rPr>
          <w:i/>
        </w:rPr>
        <w:t>для практической подготовки:</w:t>
      </w:r>
    </w:p>
    <w:p w:rsidR="000D7819" w:rsidRPr="00D11796" w:rsidRDefault="000D7819" w:rsidP="00D11796">
      <w:pPr>
        <w:pStyle w:val="ListParagraph"/>
        <w:ind w:left="0" w:firstLine="709"/>
        <w:jc w:val="both"/>
      </w:pPr>
      <w:r w:rsidRPr="00D11796">
        <w:t>Рассчитайте среднее ожидаемое значение.</w:t>
      </w:r>
    </w:p>
    <w:p w:rsidR="000D7819" w:rsidRPr="00D11796" w:rsidRDefault="000D7819" w:rsidP="00D11796">
      <w:pPr>
        <w:pStyle w:val="ListParagraph"/>
        <w:ind w:left="0" w:firstLine="709"/>
        <w:jc w:val="both"/>
      </w:pPr>
      <w:r w:rsidRPr="00D11796">
        <w:t>Данные для расчета. При вложении капитала в мероприятие А из 200 случаев прибыль 25 тыс. руб. была получена в 20 случаях, 30 тыс. руб. была получена в 80 случаях, прибыль 40 тыс. руб. была получена в 100 случаях. При вложении капитала в мероприятие Б из 240 случаев прибыль 30 тыс. руб. была получена в 144 случаях, прибыль 35 тыс. руб. была получена в 72 случаях, прибыль 45 тыс. руб. была получена в 24 случаях.</w:t>
      </w:r>
    </w:p>
    <w:p w:rsidR="000D7819" w:rsidRDefault="000D7819" w:rsidP="00322449">
      <w:pPr>
        <w:pStyle w:val="ListParagraph"/>
        <w:ind w:left="0" w:firstLine="709"/>
        <w:jc w:val="both"/>
        <w:rPr>
          <w:i/>
        </w:rPr>
      </w:pPr>
    </w:p>
    <w:p w:rsidR="000D7819" w:rsidRDefault="000D7819" w:rsidP="00322449">
      <w:pPr>
        <w:pStyle w:val="ListParagraph"/>
        <w:ind w:left="0" w:firstLine="709"/>
        <w:jc w:val="both"/>
        <w:rPr>
          <w:i/>
        </w:rPr>
      </w:pPr>
      <w:r w:rsidRPr="00322449">
        <w:rPr>
          <w:i/>
        </w:rPr>
        <w:t>Задание 2 для практической подготовки:</w:t>
      </w:r>
    </w:p>
    <w:p w:rsidR="000D7819" w:rsidRPr="00D11796" w:rsidRDefault="000D7819" w:rsidP="00D11796">
      <w:pPr>
        <w:pStyle w:val="ListParagraph"/>
        <w:ind w:left="0" w:firstLine="709"/>
        <w:jc w:val="center"/>
        <w:rPr>
          <w:u w:val="single"/>
        </w:rPr>
      </w:pPr>
      <w:r w:rsidRPr="00D11796">
        <w:rPr>
          <w:u w:val="single"/>
        </w:rPr>
        <w:t>ПРАКТИЧЕСКАЯ РАБОТА «ДЕРЕВО РЕШЕНИЙ»</w:t>
      </w:r>
    </w:p>
    <w:p w:rsidR="000D7819" w:rsidRDefault="000D7819" w:rsidP="00D11796">
      <w:pPr>
        <w:pStyle w:val="ListParagraph"/>
        <w:ind w:left="0" w:firstLine="709"/>
        <w:jc w:val="both"/>
      </w:pPr>
      <w:r>
        <w:t xml:space="preserve">Дерево решений </w:t>
      </w:r>
      <w:r w:rsidRPr="00D11796">
        <w:t>–</w:t>
      </w:r>
      <w:r>
        <w:t xml:space="preserve"> это графическое изображение процесса принятия решений, в котором отражены альтернативные решения, альтернативные состояния среды, соответствующие вероятности и выигрыши для любых комбинаций альтернатив и состояний среды.</w:t>
      </w:r>
    </w:p>
    <w:p w:rsidR="000D7819" w:rsidRDefault="000D7819" w:rsidP="00D11796">
      <w:pPr>
        <w:pStyle w:val="ListParagraph"/>
        <w:ind w:left="0" w:firstLine="709"/>
        <w:jc w:val="both"/>
      </w:pPr>
      <w:r>
        <w:t xml:space="preserve">Рисуют деревья слева направо. Места, где принимаются решения, обозначают квадратами □, места появления исходов </w:t>
      </w:r>
      <w:r w:rsidRPr="00D11796">
        <w:t>–</w:t>
      </w:r>
      <w:r>
        <w:t xml:space="preserve"> кругами ○, возможные решения </w:t>
      </w:r>
      <w:r w:rsidRPr="00D11796">
        <w:t>–</w:t>
      </w:r>
      <w:r>
        <w:t xml:space="preserve"> пунктирными линиями --------, возможные исходы </w:t>
      </w:r>
      <w:r w:rsidRPr="00D11796">
        <w:t>–</w:t>
      </w:r>
      <w:r>
        <w:t xml:space="preserve"> сплошными линиями ——.</w:t>
      </w:r>
    </w:p>
    <w:p w:rsidR="000D7819" w:rsidRDefault="000D7819" w:rsidP="00D11796">
      <w:pPr>
        <w:pStyle w:val="ListParagraph"/>
        <w:ind w:left="0" w:firstLine="709"/>
        <w:jc w:val="both"/>
      </w:pPr>
      <w:r>
        <w:t>Для каждой альтернативы мы считаем ожидаемую стоимостную оценку (EMV) — максимальную из сумм оценок выигрышей, умноженных на вероятность реализации выигрышей, для всех возможных вариантов.</w:t>
      </w:r>
    </w:p>
    <w:p w:rsidR="000D7819" w:rsidRDefault="000D7819" w:rsidP="00D11796">
      <w:pPr>
        <w:pStyle w:val="ListParagraph"/>
        <w:ind w:left="0" w:firstLine="709"/>
        <w:jc w:val="both"/>
      </w:pPr>
      <w:r w:rsidRPr="00F20CC9">
        <w:rPr>
          <w:b/>
        </w:rPr>
        <w:t>Пример.</w:t>
      </w:r>
      <w:r>
        <w:t xml:space="preserve"> Главному инженеру  организации (мусороперерабатывающий завод) выигравшей тендер у местных органов власти надо решить вопрос, монтировать или нет новую производственную линию, использующую новейшую технологию. Если новая линия будет работать безотказно, компания получит прибыль 200 млн. рублей. Если же она откажет, компания может потерять 150 млн. рублей. По оценкам главного инженера, существует 60% шансов, что новая производственная линия откажет. Можно создать экспериментальную установку, а затем уже решать, монтировать или нет производственную линию. Эксперимент обойдется в 10 млн. рублей. Главный инженер считает, что существует 50% шансов, что экспериментальная установка будет работать. Если экспериментальная установка будет работать, то 90% шансов зато, что смонтированная производственная линия также будет работать. Если же экспериментальная установка не будет работать, то только 20% шансов за то, что производственная линия заработает. Следует ли строить экспериментальную установку? Следует ли монтировать производственную линию? Какова ожидаемая стоимостная оценка наилучшего решения?</w:t>
      </w:r>
    </w:p>
    <w:p w:rsidR="000D7819" w:rsidRDefault="000D7819" w:rsidP="00415172">
      <w:pPr>
        <w:pStyle w:val="ListParagraph"/>
        <w:spacing w:line="120" w:lineRule="auto"/>
        <w:ind w:left="0" w:firstLine="709"/>
        <w:jc w:val="both"/>
      </w:pPr>
    </w:p>
    <w:p w:rsidR="000D7819" w:rsidRDefault="000D7819" w:rsidP="00F20CC9">
      <w:pPr>
        <w:pStyle w:val="ListParagraph"/>
        <w:ind w:left="0" w:firstLine="709"/>
        <w:jc w:val="both"/>
        <w:rPr>
          <w:i/>
        </w:rPr>
      </w:pPr>
      <w:r w:rsidRPr="00322449">
        <w:rPr>
          <w:i/>
        </w:rPr>
        <w:t xml:space="preserve">Задание </w:t>
      </w:r>
      <w:r>
        <w:rPr>
          <w:i/>
        </w:rPr>
        <w:t>3</w:t>
      </w:r>
      <w:r w:rsidRPr="00322449">
        <w:rPr>
          <w:i/>
        </w:rPr>
        <w:t xml:space="preserve"> для практической подготовки:</w:t>
      </w:r>
    </w:p>
    <w:p w:rsidR="000D7819" w:rsidRDefault="000D7819" w:rsidP="00F20CC9">
      <w:pPr>
        <w:pStyle w:val="ListParagraph"/>
        <w:ind w:left="0" w:firstLine="709"/>
        <w:jc w:val="both"/>
      </w:pPr>
      <w:r>
        <w:t>На основе данных, представленных в таблице 3, дайте оценку вероятности наступления риска недопоставки или несвоевременной поставки материалов фирмой-поставщиком с помощью:</w:t>
      </w:r>
    </w:p>
    <w:p w:rsidR="000D7819" w:rsidRDefault="000D7819" w:rsidP="00F20CC9">
      <w:pPr>
        <w:pStyle w:val="ListParagraph"/>
        <w:ind w:left="0" w:firstLine="709"/>
        <w:jc w:val="both"/>
      </w:pPr>
      <w:r>
        <w:t>1) контент-анализа;</w:t>
      </w:r>
    </w:p>
    <w:p w:rsidR="000D7819" w:rsidRDefault="000D7819" w:rsidP="00F20CC9">
      <w:pPr>
        <w:pStyle w:val="ListParagraph"/>
        <w:ind w:left="0" w:firstLine="709"/>
        <w:jc w:val="both"/>
      </w:pPr>
      <w:r>
        <w:t xml:space="preserve">2) экономико-статического метода. </w:t>
      </w:r>
    </w:p>
    <w:p w:rsidR="000D7819" w:rsidRDefault="000D7819" w:rsidP="00F20CC9">
      <w:pPr>
        <w:pStyle w:val="ListParagraph"/>
        <w:ind w:left="0" w:firstLine="709"/>
        <w:jc w:val="right"/>
      </w:pPr>
      <w:r>
        <w:t xml:space="preserve">Таблица 4 </w:t>
      </w:r>
    </w:p>
    <w:p w:rsidR="000D7819" w:rsidRDefault="000D7819" w:rsidP="00F20CC9">
      <w:pPr>
        <w:pStyle w:val="ListParagraph"/>
        <w:ind w:left="0" w:firstLine="709"/>
        <w:jc w:val="center"/>
      </w:pPr>
      <w:r>
        <w:t>Сведения о фактической поставке материалов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2132"/>
        <w:gridCol w:w="8084"/>
      </w:tblGrid>
      <w:tr w:rsidR="000D7819" w:rsidTr="001B0166">
        <w:tc>
          <w:tcPr>
            <w:tcW w:w="2132" w:type="dxa"/>
          </w:tcPr>
          <w:p w:rsidR="000D7819" w:rsidRPr="00877718" w:rsidRDefault="000D7819" w:rsidP="001B0166">
            <w:pPr>
              <w:jc w:val="center"/>
            </w:pPr>
            <w:r w:rsidRPr="00877718">
              <w:t>Месяц</w:t>
            </w:r>
          </w:p>
        </w:tc>
        <w:tc>
          <w:tcPr>
            <w:tcW w:w="8084" w:type="dxa"/>
          </w:tcPr>
          <w:p w:rsidR="000D7819" w:rsidRPr="00877718" w:rsidRDefault="000D7819" w:rsidP="001B0166">
            <w:pPr>
              <w:jc w:val="center"/>
            </w:pPr>
            <w:r w:rsidRPr="00877718">
              <w:t>Процент поставки</w:t>
            </w:r>
          </w:p>
        </w:tc>
      </w:tr>
      <w:tr w:rsidR="000D7819" w:rsidTr="001B0166">
        <w:tc>
          <w:tcPr>
            <w:tcW w:w="2132" w:type="dxa"/>
          </w:tcPr>
          <w:p w:rsidR="000D7819" w:rsidRPr="00877718" w:rsidRDefault="000D7819" w:rsidP="001B0166">
            <w:pPr>
              <w:jc w:val="center"/>
            </w:pPr>
            <w:r w:rsidRPr="00877718">
              <w:t>1</w:t>
            </w:r>
          </w:p>
        </w:tc>
        <w:tc>
          <w:tcPr>
            <w:tcW w:w="8084" w:type="dxa"/>
          </w:tcPr>
          <w:p w:rsidR="000D7819" w:rsidRPr="00877718" w:rsidRDefault="000D7819" w:rsidP="001B0166">
            <w:pPr>
              <w:jc w:val="center"/>
            </w:pPr>
            <w:r w:rsidRPr="00877718">
              <w:t>100</w:t>
            </w:r>
          </w:p>
        </w:tc>
      </w:tr>
      <w:tr w:rsidR="000D7819" w:rsidTr="001B0166">
        <w:tc>
          <w:tcPr>
            <w:tcW w:w="2132" w:type="dxa"/>
          </w:tcPr>
          <w:p w:rsidR="000D7819" w:rsidRPr="00877718" w:rsidRDefault="000D7819" w:rsidP="001B0166">
            <w:pPr>
              <w:jc w:val="center"/>
            </w:pPr>
            <w:r w:rsidRPr="00877718">
              <w:t>2</w:t>
            </w:r>
          </w:p>
        </w:tc>
        <w:tc>
          <w:tcPr>
            <w:tcW w:w="8084" w:type="dxa"/>
          </w:tcPr>
          <w:p w:rsidR="000D7819" w:rsidRPr="00877718" w:rsidRDefault="000D7819" w:rsidP="001B0166">
            <w:pPr>
              <w:jc w:val="center"/>
            </w:pPr>
            <w:r w:rsidRPr="00877718">
              <w:t>85</w:t>
            </w:r>
          </w:p>
        </w:tc>
      </w:tr>
      <w:tr w:rsidR="000D7819" w:rsidTr="001B0166">
        <w:tc>
          <w:tcPr>
            <w:tcW w:w="2132" w:type="dxa"/>
          </w:tcPr>
          <w:p w:rsidR="000D7819" w:rsidRPr="00877718" w:rsidRDefault="000D7819" w:rsidP="001B0166">
            <w:pPr>
              <w:jc w:val="center"/>
            </w:pPr>
            <w:r w:rsidRPr="00877718">
              <w:t>3</w:t>
            </w:r>
          </w:p>
        </w:tc>
        <w:tc>
          <w:tcPr>
            <w:tcW w:w="8084" w:type="dxa"/>
          </w:tcPr>
          <w:p w:rsidR="000D7819" w:rsidRPr="00877718" w:rsidRDefault="000D7819" w:rsidP="001B0166">
            <w:pPr>
              <w:jc w:val="center"/>
            </w:pPr>
            <w:r w:rsidRPr="00877718">
              <w:t>95</w:t>
            </w:r>
          </w:p>
        </w:tc>
      </w:tr>
      <w:tr w:rsidR="000D7819" w:rsidTr="001B0166">
        <w:tc>
          <w:tcPr>
            <w:tcW w:w="2132" w:type="dxa"/>
          </w:tcPr>
          <w:p w:rsidR="000D7819" w:rsidRPr="00877718" w:rsidRDefault="000D7819" w:rsidP="001B0166">
            <w:pPr>
              <w:jc w:val="center"/>
            </w:pPr>
            <w:r w:rsidRPr="00877718">
              <w:t>4</w:t>
            </w:r>
          </w:p>
        </w:tc>
        <w:tc>
          <w:tcPr>
            <w:tcW w:w="8084" w:type="dxa"/>
          </w:tcPr>
          <w:p w:rsidR="000D7819" w:rsidRPr="00877718" w:rsidRDefault="000D7819" w:rsidP="001B0166">
            <w:pPr>
              <w:jc w:val="center"/>
            </w:pPr>
            <w:r w:rsidRPr="00877718">
              <w:t>100</w:t>
            </w:r>
          </w:p>
        </w:tc>
      </w:tr>
      <w:tr w:rsidR="000D7819" w:rsidTr="001B0166">
        <w:tc>
          <w:tcPr>
            <w:tcW w:w="2132" w:type="dxa"/>
          </w:tcPr>
          <w:p w:rsidR="000D7819" w:rsidRPr="00877718" w:rsidRDefault="000D7819" w:rsidP="001B0166">
            <w:pPr>
              <w:jc w:val="center"/>
            </w:pPr>
            <w:r w:rsidRPr="00877718">
              <w:t>5</w:t>
            </w:r>
          </w:p>
        </w:tc>
        <w:tc>
          <w:tcPr>
            <w:tcW w:w="8084" w:type="dxa"/>
          </w:tcPr>
          <w:p w:rsidR="000D7819" w:rsidRPr="00877718" w:rsidRDefault="000D7819" w:rsidP="001B0166">
            <w:pPr>
              <w:jc w:val="center"/>
            </w:pPr>
            <w:r w:rsidRPr="00877718">
              <w:t>100</w:t>
            </w:r>
          </w:p>
        </w:tc>
      </w:tr>
      <w:tr w:rsidR="000D7819" w:rsidTr="001B0166">
        <w:tc>
          <w:tcPr>
            <w:tcW w:w="2132" w:type="dxa"/>
          </w:tcPr>
          <w:p w:rsidR="000D7819" w:rsidRPr="00877718" w:rsidRDefault="000D7819" w:rsidP="001B0166">
            <w:pPr>
              <w:jc w:val="center"/>
            </w:pPr>
            <w:r w:rsidRPr="00877718">
              <w:t>6</w:t>
            </w:r>
          </w:p>
        </w:tc>
        <w:tc>
          <w:tcPr>
            <w:tcW w:w="8084" w:type="dxa"/>
          </w:tcPr>
          <w:p w:rsidR="000D7819" w:rsidRPr="00877718" w:rsidRDefault="000D7819" w:rsidP="001B0166">
            <w:pPr>
              <w:jc w:val="center"/>
            </w:pPr>
            <w:r w:rsidRPr="00877718">
              <w:t>100</w:t>
            </w:r>
          </w:p>
        </w:tc>
      </w:tr>
      <w:tr w:rsidR="000D7819" w:rsidTr="001B0166">
        <w:tc>
          <w:tcPr>
            <w:tcW w:w="2132" w:type="dxa"/>
          </w:tcPr>
          <w:p w:rsidR="000D7819" w:rsidRPr="00877718" w:rsidRDefault="000D7819" w:rsidP="001B0166">
            <w:pPr>
              <w:jc w:val="center"/>
            </w:pPr>
            <w:r w:rsidRPr="00877718">
              <w:t>7</w:t>
            </w:r>
          </w:p>
        </w:tc>
        <w:tc>
          <w:tcPr>
            <w:tcW w:w="8084" w:type="dxa"/>
          </w:tcPr>
          <w:p w:rsidR="000D7819" w:rsidRPr="00877718" w:rsidRDefault="000D7819" w:rsidP="001B0166">
            <w:pPr>
              <w:jc w:val="center"/>
            </w:pPr>
            <w:r w:rsidRPr="00877718">
              <w:t>100</w:t>
            </w:r>
          </w:p>
        </w:tc>
      </w:tr>
      <w:tr w:rsidR="000D7819" w:rsidTr="001B0166">
        <w:tc>
          <w:tcPr>
            <w:tcW w:w="2132" w:type="dxa"/>
          </w:tcPr>
          <w:p w:rsidR="000D7819" w:rsidRPr="00877718" w:rsidRDefault="000D7819" w:rsidP="001B0166">
            <w:pPr>
              <w:jc w:val="center"/>
            </w:pPr>
            <w:r w:rsidRPr="00877718">
              <w:t>8</w:t>
            </w:r>
          </w:p>
        </w:tc>
        <w:tc>
          <w:tcPr>
            <w:tcW w:w="8084" w:type="dxa"/>
          </w:tcPr>
          <w:p w:rsidR="000D7819" w:rsidRPr="00877718" w:rsidRDefault="000D7819" w:rsidP="001B0166">
            <w:pPr>
              <w:jc w:val="center"/>
            </w:pPr>
            <w:r w:rsidRPr="00877718">
              <w:t>75</w:t>
            </w:r>
          </w:p>
        </w:tc>
      </w:tr>
      <w:tr w:rsidR="000D7819" w:rsidTr="001B0166">
        <w:tc>
          <w:tcPr>
            <w:tcW w:w="2132" w:type="dxa"/>
          </w:tcPr>
          <w:p w:rsidR="000D7819" w:rsidRPr="00877718" w:rsidRDefault="000D7819" w:rsidP="001B0166">
            <w:pPr>
              <w:jc w:val="center"/>
            </w:pPr>
            <w:r w:rsidRPr="00877718">
              <w:t>9</w:t>
            </w:r>
          </w:p>
        </w:tc>
        <w:tc>
          <w:tcPr>
            <w:tcW w:w="8084" w:type="dxa"/>
          </w:tcPr>
          <w:p w:rsidR="000D7819" w:rsidRPr="00877718" w:rsidRDefault="000D7819" w:rsidP="001B0166">
            <w:pPr>
              <w:jc w:val="center"/>
            </w:pPr>
            <w:r w:rsidRPr="00877718">
              <w:t>100</w:t>
            </w:r>
          </w:p>
        </w:tc>
      </w:tr>
      <w:tr w:rsidR="000D7819" w:rsidTr="001B0166">
        <w:tc>
          <w:tcPr>
            <w:tcW w:w="2132" w:type="dxa"/>
          </w:tcPr>
          <w:p w:rsidR="000D7819" w:rsidRPr="00877718" w:rsidRDefault="000D7819" w:rsidP="001B0166">
            <w:pPr>
              <w:jc w:val="center"/>
            </w:pPr>
            <w:r w:rsidRPr="00877718">
              <w:t>10</w:t>
            </w:r>
          </w:p>
        </w:tc>
        <w:tc>
          <w:tcPr>
            <w:tcW w:w="8084" w:type="dxa"/>
          </w:tcPr>
          <w:p w:rsidR="000D7819" w:rsidRPr="00877718" w:rsidRDefault="000D7819" w:rsidP="001B0166">
            <w:pPr>
              <w:jc w:val="center"/>
            </w:pPr>
            <w:r w:rsidRPr="00877718">
              <w:t>100</w:t>
            </w:r>
          </w:p>
        </w:tc>
      </w:tr>
      <w:tr w:rsidR="000D7819" w:rsidTr="001B0166">
        <w:tc>
          <w:tcPr>
            <w:tcW w:w="2132" w:type="dxa"/>
          </w:tcPr>
          <w:p w:rsidR="000D7819" w:rsidRPr="00877718" w:rsidRDefault="000D7819" w:rsidP="001B0166">
            <w:pPr>
              <w:jc w:val="center"/>
            </w:pPr>
            <w:r w:rsidRPr="00877718">
              <w:t>11</w:t>
            </w:r>
          </w:p>
        </w:tc>
        <w:tc>
          <w:tcPr>
            <w:tcW w:w="8084" w:type="dxa"/>
          </w:tcPr>
          <w:p w:rsidR="000D7819" w:rsidRPr="00877718" w:rsidRDefault="000D7819" w:rsidP="001B0166">
            <w:pPr>
              <w:jc w:val="center"/>
            </w:pPr>
            <w:r w:rsidRPr="00877718">
              <w:t>95</w:t>
            </w:r>
          </w:p>
        </w:tc>
      </w:tr>
      <w:tr w:rsidR="000D7819" w:rsidTr="001B0166">
        <w:tc>
          <w:tcPr>
            <w:tcW w:w="2132" w:type="dxa"/>
          </w:tcPr>
          <w:p w:rsidR="000D7819" w:rsidRDefault="000D7819" w:rsidP="001B0166">
            <w:pPr>
              <w:jc w:val="center"/>
            </w:pPr>
            <w:r w:rsidRPr="00877718">
              <w:t>12</w:t>
            </w:r>
          </w:p>
        </w:tc>
        <w:tc>
          <w:tcPr>
            <w:tcW w:w="8084" w:type="dxa"/>
          </w:tcPr>
          <w:p w:rsidR="000D7819" w:rsidRDefault="000D7819" w:rsidP="001B0166">
            <w:pPr>
              <w:jc w:val="center"/>
            </w:pPr>
            <w:r w:rsidRPr="00877718">
              <w:t>9</w:t>
            </w:r>
            <w:r>
              <w:t>5</w:t>
            </w:r>
          </w:p>
        </w:tc>
      </w:tr>
    </w:tbl>
    <w:p w:rsidR="000D7819" w:rsidRDefault="000D7819" w:rsidP="00415172">
      <w:pPr>
        <w:pStyle w:val="ListParagraph"/>
        <w:spacing w:line="120" w:lineRule="auto"/>
        <w:ind w:left="0" w:firstLine="709"/>
        <w:jc w:val="center"/>
      </w:pPr>
    </w:p>
    <w:p w:rsidR="000D7819" w:rsidRDefault="000D7819" w:rsidP="003B0F27">
      <w:pPr>
        <w:pStyle w:val="ListParagraph"/>
        <w:ind w:left="0" w:firstLine="709"/>
        <w:jc w:val="both"/>
        <w:rPr>
          <w:i/>
        </w:rPr>
      </w:pPr>
      <w:r w:rsidRPr="00322449">
        <w:rPr>
          <w:i/>
        </w:rPr>
        <w:t xml:space="preserve">Задание </w:t>
      </w:r>
      <w:r>
        <w:rPr>
          <w:i/>
        </w:rPr>
        <w:t>4</w:t>
      </w:r>
      <w:r w:rsidRPr="00322449">
        <w:rPr>
          <w:i/>
        </w:rPr>
        <w:t xml:space="preserve"> для практической подготовки:</w:t>
      </w:r>
    </w:p>
    <w:p w:rsidR="000D7819" w:rsidRDefault="000D7819" w:rsidP="003B0F27">
      <w:pPr>
        <w:pStyle w:val="ListParagraph"/>
        <w:ind w:left="0" w:firstLine="709"/>
        <w:jc w:val="both"/>
      </w:pPr>
      <w:r w:rsidRPr="003B0F27">
        <w:t>Используя экономико-статистический метод, определите планируемый уровень рентабельности предприятия в 20</w:t>
      </w:r>
      <w:r>
        <w:t>2</w:t>
      </w:r>
      <w:r w:rsidRPr="003B0F27">
        <w:t>0 г. Исходные данные представлены в таблице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618"/>
        <w:gridCol w:w="782"/>
        <w:gridCol w:w="781"/>
        <w:gridCol w:w="781"/>
        <w:gridCol w:w="781"/>
        <w:gridCol w:w="781"/>
        <w:gridCol w:w="782"/>
        <w:gridCol w:w="782"/>
        <w:gridCol w:w="782"/>
        <w:gridCol w:w="782"/>
        <w:gridCol w:w="782"/>
        <w:gridCol w:w="782"/>
      </w:tblGrid>
      <w:tr w:rsidR="000D7819" w:rsidTr="001B0166">
        <w:tc>
          <w:tcPr>
            <w:tcW w:w="1618" w:type="dxa"/>
            <w:vMerge w:val="restart"/>
          </w:tcPr>
          <w:p w:rsidR="000D7819" w:rsidRDefault="000D7819" w:rsidP="001B0166">
            <w:pPr>
              <w:pStyle w:val="ListParagraph"/>
              <w:ind w:left="0"/>
              <w:jc w:val="center"/>
            </w:pPr>
            <w:r>
              <w:t>Показатель</w:t>
            </w:r>
          </w:p>
        </w:tc>
        <w:tc>
          <w:tcPr>
            <w:tcW w:w="8598" w:type="dxa"/>
            <w:gridSpan w:val="11"/>
          </w:tcPr>
          <w:p w:rsidR="000D7819" w:rsidRDefault="000D7819" w:rsidP="001B0166">
            <w:pPr>
              <w:pStyle w:val="ListParagraph"/>
              <w:ind w:left="0"/>
              <w:jc w:val="center"/>
            </w:pPr>
            <w:r>
              <w:t>Год</w:t>
            </w:r>
          </w:p>
        </w:tc>
      </w:tr>
      <w:tr w:rsidR="000D7819" w:rsidTr="001B0166">
        <w:tc>
          <w:tcPr>
            <w:tcW w:w="1618" w:type="dxa"/>
            <w:vMerge/>
          </w:tcPr>
          <w:p w:rsidR="000D7819" w:rsidRDefault="000D7819" w:rsidP="001B0166">
            <w:pPr>
              <w:pStyle w:val="ListParagraph"/>
              <w:ind w:left="0"/>
              <w:jc w:val="both"/>
            </w:pPr>
          </w:p>
        </w:tc>
        <w:tc>
          <w:tcPr>
            <w:tcW w:w="782" w:type="dxa"/>
          </w:tcPr>
          <w:p w:rsidR="000D7819" w:rsidRDefault="000D7819" w:rsidP="001B0166">
            <w:pPr>
              <w:pStyle w:val="ListParagraph"/>
              <w:ind w:left="0"/>
              <w:jc w:val="center"/>
            </w:pPr>
            <w:r w:rsidRPr="003B0F27">
              <w:t>20</w:t>
            </w:r>
            <w:r>
              <w:t>10</w:t>
            </w:r>
          </w:p>
        </w:tc>
        <w:tc>
          <w:tcPr>
            <w:tcW w:w="781" w:type="dxa"/>
          </w:tcPr>
          <w:p w:rsidR="000D7819" w:rsidRDefault="000D7819" w:rsidP="001B0166">
            <w:pPr>
              <w:pStyle w:val="ListParagraph"/>
              <w:ind w:left="0"/>
              <w:jc w:val="center"/>
            </w:pPr>
            <w:r w:rsidRPr="003B0F27">
              <w:t>20</w:t>
            </w:r>
            <w:r>
              <w:t>11</w:t>
            </w:r>
          </w:p>
        </w:tc>
        <w:tc>
          <w:tcPr>
            <w:tcW w:w="781" w:type="dxa"/>
          </w:tcPr>
          <w:p w:rsidR="000D7819" w:rsidRDefault="000D7819" w:rsidP="001B0166">
            <w:pPr>
              <w:pStyle w:val="ListParagraph"/>
              <w:ind w:left="0"/>
              <w:jc w:val="center"/>
            </w:pPr>
            <w:r w:rsidRPr="003B0F27">
              <w:t>20</w:t>
            </w:r>
            <w:r>
              <w:t>12</w:t>
            </w:r>
          </w:p>
        </w:tc>
        <w:tc>
          <w:tcPr>
            <w:tcW w:w="781" w:type="dxa"/>
          </w:tcPr>
          <w:p w:rsidR="000D7819" w:rsidRDefault="000D7819" w:rsidP="001B0166">
            <w:pPr>
              <w:pStyle w:val="ListParagraph"/>
              <w:ind w:left="0"/>
              <w:jc w:val="center"/>
            </w:pPr>
            <w:r w:rsidRPr="003B0F27">
              <w:t>20</w:t>
            </w:r>
            <w:r>
              <w:t>13</w:t>
            </w:r>
          </w:p>
        </w:tc>
        <w:tc>
          <w:tcPr>
            <w:tcW w:w="781" w:type="dxa"/>
          </w:tcPr>
          <w:p w:rsidR="000D7819" w:rsidRDefault="000D7819" w:rsidP="001B0166">
            <w:pPr>
              <w:pStyle w:val="ListParagraph"/>
              <w:ind w:left="0"/>
              <w:jc w:val="center"/>
            </w:pPr>
            <w:r w:rsidRPr="003B0F27">
              <w:t>20</w:t>
            </w:r>
            <w:r>
              <w:t>14</w:t>
            </w:r>
          </w:p>
        </w:tc>
        <w:tc>
          <w:tcPr>
            <w:tcW w:w="782" w:type="dxa"/>
          </w:tcPr>
          <w:p w:rsidR="000D7819" w:rsidRDefault="000D7819" w:rsidP="001B0166">
            <w:pPr>
              <w:pStyle w:val="ListParagraph"/>
              <w:ind w:left="0"/>
              <w:jc w:val="center"/>
            </w:pPr>
            <w:r w:rsidRPr="003B0F27">
              <w:t>20</w:t>
            </w:r>
            <w:r>
              <w:t>15</w:t>
            </w:r>
          </w:p>
        </w:tc>
        <w:tc>
          <w:tcPr>
            <w:tcW w:w="782" w:type="dxa"/>
          </w:tcPr>
          <w:p w:rsidR="000D7819" w:rsidRDefault="000D7819" w:rsidP="001B0166">
            <w:pPr>
              <w:pStyle w:val="ListParagraph"/>
              <w:ind w:left="0"/>
              <w:jc w:val="center"/>
            </w:pPr>
            <w:r w:rsidRPr="003B0F27">
              <w:t>20</w:t>
            </w:r>
            <w:r>
              <w:t>16</w:t>
            </w:r>
          </w:p>
        </w:tc>
        <w:tc>
          <w:tcPr>
            <w:tcW w:w="782" w:type="dxa"/>
          </w:tcPr>
          <w:p w:rsidR="000D7819" w:rsidRDefault="000D7819" w:rsidP="001B0166">
            <w:pPr>
              <w:pStyle w:val="ListParagraph"/>
              <w:ind w:left="0"/>
              <w:jc w:val="center"/>
            </w:pPr>
            <w:r w:rsidRPr="003B0F27">
              <w:t>20</w:t>
            </w:r>
            <w:r>
              <w:t>17</w:t>
            </w:r>
          </w:p>
        </w:tc>
        <w:tc>
          <w:tcPr>
            <w:tcW w:w="782" w:type="dxa"/>
          </w:tcPr>
          <w:p w:rsidR="000D7819" w:rsidRDefault="000D7819" w:rsidP="001B0166">
            <w:pPr>
              <w:pStyle w:val="ListParagraph"/>
              <w:ind w:left="0"/>
              <w:jc w:val="center"/>
            </w:pPr>
            <w:r w:rsidRPr="003B0F27">
              <w:t>201</w:t>
            </w:r>
            <w:r>
              <w:t>8</w:t>
            </w:r>
          </w:p>
        </w:tc>
        <w:tc>
          <w:tcPr>
            <w:tcW w:w="782" w:type="dxa"/>
          </w:tcPr>
          <w:p w:rsidR="000D7819" w:rsidRDefault="000D7819" w:rsidP="001B0166">
            <w:pPr>
              <w:pStyle w:val="ListParagraph"/>
              <w:ind w:left="0"/>
              <w:jc w:val="center"/>
            </w:pPr>
            <w:r w:rsidRPr="003B0F27">
              <w:t>20</w:t>
            </w:r>
            <w:r>
              <w:t>19</w:t>
            </w:r>
          </w:p>
        </w:tc>
        <w:tc>
          <w:tcPr>
            <w:tcW w:w="782" w:type="dxa"/>
          </w:tcPr>
          <w:p w:rsidR="000D7819" w:rsidRDefault="000D7819" w:rsidP="001B0166">
            <w:pPr>
              <w:pStyle w:val="ListParagraph"/>
              <w:ind w:left="0"/>
              <w:jc w:val="center"/>
            </w:pPr>
            <w:r>
              <w:t>2020</w:t>
            </w:r>
          </w:p>
        </w:tc>
      </w:tr>
      <w:tr w:rsidR="000D7819" w:rsidTr="001B0166">
        <w:tc>
          <w:tcPr>
            <w:tcW w:w="1618" w:type="dxa"/>
          </w:tcPr>
          <w:p w:rsidR="000D7819" w:rsidRDefault="000D7819" w:rsidP="001B0166">
            <w:pPr>
              <w:jc w:val="both"/>
            </w:pPr>
            <w:r>
              <w:t xml:space="preserve">Рентабельность </w:t>
            </w:r>
          </w:p>
          <w:p w:rsidR="000D7819" w:rsidRDefault="000D7819" w:rsidP="001B0166">
            <w:pPr>
              <w:pStyle w:val="ListParagraph"/>
              <w:ind w:left="0"/>
              <w:jc w:val="both"/>
            </w:pPr>
            <w:r>
              <w:t>предприятия</w:t>
            </w:r>
          </w:p>
        </w:tc>
        <w:tc>
          <w:tcPr>
            <w:tcW w:w="782" w:type="dxa"/>
          </w:tcPr>
          <w:p w:rsidR="000D7819" w:rsidRDefault="000D7819" w:rsidP="001B0166">
            <w:pPr>
              <w:jc w:val="center"/>
            </w:pPr>
            <w:r w:rsidRPr="00F63A78">
              <w:t>7</w:t>
            </w:r>
          </w:p>
        </w:tc>
        <w:tc>
          <w:tcPr>
            <w:tcW w:w="781" w:type="dxa"/>
          </w:tcPr>
          <w:p w:rsidR="000D7819" w:rsidRDefault="000D7819" w:rsidP="001B0166">
            <w:pPr>
              <w:jc w:val="center"/>
            </w:pPr>
            <w:r w:rsidRPr="00F63A78">
              <w:t>16</w:t>
            </w:r>
          </w:p>
        </w:tc>
        <w:tc>
          <w:tcPr>
            <w:tcW w:w="781" w:type="dxa"/>
          </w:tcPr>
          <w:p w:rsidR="000D7819" w:rsidRDefault="000D7819" w:rsidP="001B0166">
            <w:pPr>
              <w:jc w:val="center"/>
            </w:pPr>
            <w:r w:rsidRPr="00F63A78">
              <w:t>16</w:t>
            </w:r>
          </w:p>
        </w:tc>
        <w:tc>
          <w:tcPr>
            <w:tcW w:w="781" w:type="dxa"/>
          </w:tcPr>
          <w:p w:rsidR="000D7819" w:rsidRDefault="000D7819" w:rsidP="001B0166">
            <w:pPr>
              <w:jc w:val="center"/>
            </w:pPr>
            <w:r w:rsidRPr="00F63A78">
              <w:t>4</w:t>
            </w:r>
          </w:p>
        </w:tc>
        <w:tc>
          <w:tcPr>
            <w:tcW w:w="781" w:type="dxa"/>
          </w:tcPr>
          <w:p w:rsidR="000D7819" w:rsidRDefault="000D7819" w:rsidP="001B0166">
            <w:pPr>
              <w:jc w:val="center"/>
            </w:pPr>
            <w:r w:rsidRPr="00F63A78">
              <w:t>13</w:t>
            </w:r>
          </w:p>
        </w:tc>
        <w:tc>
          <w:tcPr>
            <w:tcW w:w="782" w:type="dxa"/>
          </w:tcPr>
          <w:p w:rsidR="000D7819" w:rsidRDefault="000D7819" w:rsidP="001B0166">
            <w:pPr>
              <w:jc w:val="center"/>
            </w:pPr>
            <w:r w:rsidRPr="00F63A78">
              <w:t>15</w:t>
            </w:r>
          </w:p>
        </w:tc>
        <w:tc>
          <w:tcPr>
            <w:tcW w:w="782" w:type="dxa"/>
          </w:tcPr>
          <w:p w:rsidR="000D7819" w:rsidRDefault="000D7819" w:rsidP="001B0166">
            <w:pPr>
              <w:jc w:val="center"/>
            </w:pPr>
            <w:r w:rsidRPr="00F63A78">
              <w:t>15</w:t>
            </w:r>
          </w:p>
        </w:tc>
        <w:tc>
          <w:tcPr>
            <w:tcW w:w="782" w:type="dxa"/>
          </w:tcPr>
          <w:p w:rsidR="000D7819" w:rsidRDefault="000D7819" w:rsidP="001B0166">
            <w:pPr>
              <w:jc w:val="center"/>
            </w:pPr>
            <w:r w:rsidRPr="00F63A78">
              <w:t>8</w:t>
            </w:r>
          </w:p>
        </w:tc>
        <w:tc>
          <w:tcPr>
            <w:tcW w:w="782" w:type="dxa"/>
          </w:tcPr>
          <w:p w:rsidR="000D7819" w:rsidRDefault="000D7819" w:rsidP="001B0166">
            <w:pPr>
              <w:jc w:val="center"/>
            </w:pPr>
            <w:r w:rsidRPr="00F63A78">
              <w:t>12</w:t>
            </w:r>
          </w:p>
        </w:tc>
        <w:tc>
          <w:tcPr>
            <w:tcW w:w="782" w:type="dxa"/>
          </w:tcPr>
          <w:p w:rsidR="000D7819" w:rsidRDefault="000D7819" w:rsidP="001B0166">
            <w:pPr>
              <w:jc w:val="center"/>
            </w:pPr>
            <w:r w:rsidRPr="00F63A78">
              <w:t>20</w:t>
            </w:r>
          </w:p>
        </w:tc>
        <w:tc>
          <w:tcPr>
            <w:tcW w:w="782" w:type="dxa"/>
          </w:tcPr>
          <w:p w:rsidR="000D7819" w:rsidRDefault="000D7819" w:rsidP="001B0166">
            <w:pPr>
              <w:pStyle w:val="ListParagraph"/>
              <w:ind w:left="0"/>
              <w:jc w:val="both"/>
            </w:pPr>
          </w:p>
        </w:tc>
      </w:tr>
    </w:tbl>
    <w:p w:rsidR="000D7819" w:rsidRDefault="000D7819" w:rsidP="00955E83">
      <w:pPr>
        <w:pStyle w:val="ListParagraph"/>
        <w:ind w:left="0" w:firstLine="709"/>
        <w:jc w:val="both"/>
        <w:rPr>
          <w:b/>
        </w:rPr>
      </w:pPr>
    </w:p>
    <w:p w:rsidR="000D7819" w:rsidRDefault="000D7819" w:rsidP="00955E83">
      <w:pPr>
        <w:pStyle w:val="ListParagraph"/>
        <w:ind w:left="0" w:firstLine="709"/>
        <w:jc w:val="both"/>
        <w:rPr>
          <w:b/>
        </w:rPr>
      </w:pPr>
      <w:r w:rsidRPr="00955E83">
        <w:rPr>
          <w:b/>
        </w:rPr>
        <w:t>Тема 6:</w:t>
      </w:r>
      <w:r w:rsidRPr="0022437A">
        <w:rPr>
          <w:b/>
        </w:rPr>
        <w:t xml:space="preserve">Управление проектными рисками </w:t>
      </w:r>
    </w:p>
    <w:p w:rsidR="000D7819" w:rsidRPr="00955E83" w:rsidRDefault="000D7819" w:rsidP="00955E83">
      <w:pPr>
        <w:pStyle w:val="ListParagraph"/>
        <w:ind w:left="0" w:firstLine="709"/>
        <w:jc w:val="both"/>
        <w:rPr>
          <w:i/>
        </w:rPr>
      </w:pPr>
      <w:r w:rsidRPr="00955E83">
        <w:rPr>
          <w:i/>
        </w:rPr>
        <w:t>Вопросы к занятию</w:t>
      </w:r>
    </w:p>
    <w:p w:rsidR="000D7819" w:rsidRDefault="000D7819" w:rsidP="0022437A">
      <w:pPr>
        <w:pStyle w:val="ListParagraph"/>
        <w:ind w:left="0" w:firstLine="709"/>
        <w:jc w:val="both"/>
      </w:pPr>
      <w:r>
        <w:t>1. Понятие риска и неопределенности в проектной деятельности.</w:t>
      </w:r>
    </w:p>
    <w:p w:rsidR="000D7819" w:rsidRDefault="000D7819" w:rsidP="0022437A">
      <w:pPr>
        <w:pStyle w:val="ListParagraph"/>
        <w:ind w:left="0" w:firstLine="709"/>
        <w:jc w:val="both"/>
      </w:pPr>
      <w:r>
        <w:t>2. Классификация проектных рисков.</w:t>
      </w:r>
    </w:p>
    <w:p w:rsidR="000D7819" w:rsidRDefault="000D7819" w:rsidP="0022437A">
      <w:pPr>
        <w:pStyle w:val="ListParagraph"/>
        <w:ind w:left="0" w:firstLine="709"/>
        <w:jc w:val="both"/>
      </w:pPr>
      <w:r>
        <w:t>3. Система управления проектными рисками.</w:t>
      </w:r>
    </w:p>
    <w:p w:rsidR="000D7819" w:rsidRDefault="000D7819" w:rsidP="0022437A">
      <w:pPr>
        <w:pStyle w:val="ListParagraph"/>
        <w:ind w:left="0" w:firstLine="709"/>
        <w:jc w:val="both"/>
      </w:pPr>
      <w:r>
        <w:t>4. Основные подходы к оценке риска в проектах.</w:t>
      </w:r>
    </w:p>
    <w:p w:rsidR="000D7819" w:rsidRPr="00955E83" w:rsidRDefault="000D7819" w:rsidP="0022437A">
      <w:pPr>
        <w:pStyle w:val="ListParagraph"/>
        <w:ind w:left="0" w:firstLine="709"/>
        <w:jc w:val="both"/>
      </w:pPr>
      <w:r>
        <w:t>5. Предупреждение проектного риска и уменьшение последствий.</w:t>
      </w:r>
    </w:p>
    <w:p w:rsidR="000D7819" w:rsidRDefault="000D7819" w:rsidP="00092C77">
      <w:pPr>
        <w:pStyle w:val="ListParagraph"/>
        <w:ind w:left="0"/>
        <w:jc w:val="both"/>
        <w:rPr>
          <w:b/>
        </w:rPr>
      </w:pPr>
    </w:p>
    <w:p w:rsidR="000D7819" w:rsidRPr="00A2605C" w:rsidRDefault="000D7819" w:rsidP="00955E83">
      <w:pPr>
        <w:pStyle w:val="NormalWeb"/>
        <w:spacing w:after="0"/>
        <w:ind w:firstLine="709"/>
        <w:jc w:val="both"/>
        <w:rPr>
          <w:rFonts w:ascii="Times New Roman" w:hAnsi="Times New Roman"/>
          <w:b/>
          <w:i/>
          <w:color w:val="auto"/>
          <w:sz w:val="24"/>
          <w:szCs w:val="24"/>
        </w:rPr>
      </w:pPr>
      <w:r w:rsidRPr="00A2605C">
        <w:rPr>
          <w:rStyle w:val="Strong"/>
          <w:rFonts w:ascii="Times New Roman" w:hAnsi="Times New Roman"/>
          <w:b w:val="0"/>
          <w:i/>
          <w:color w:val="auto"/>
          <w:sz w:val="24"/>
          <w:szCs w:val="24"/>
        </w:rPr>
        <w:t>Задание 1 для практической подготовки:</w:t>
      </w:r>
      <w:r w:rsidRPr="00A2605C">
        <w:rPr>
          <w:rFonts w:ascii="Times New Roman" w:hAnsi="Times New Roman"/>
          <w:b/>
          <w:i/>
          <w:color w:val="auto"/>
          <w:sz w:val="24"/>
          <w:szCs w:val="24"/>
        </w:rPr>
        <w:t> </w:t>
      </w:r>
    </w:p>
    <w:p w:rsidR="000D7819" w:rsidRPr="0022437A" w:rsidRDefault="000D7819" w:rsidP="0022437A">
      <w:pPr>
        <w:pStyle w:val="NormalWeb"/>
        <w:ind w:firstLine="709"/>
        <w:jc w:val="both"/>
        <w:rPr>
          <w:rStyle w:val="Strong"/>
          <w:rFonts w:ascii="Times New Roman" w:hAnsi="Times New Roman"/>
          <w:b w:val="0"/>
          <w:color w:val="auto"/>
          <w:sz w:val="24"/>
          <w:szCs w:val="24"/>
        </w:rPr>
      </w:pPr>
      <w:r w:rsidRPr="0022437A">
        <w:rPr>
          <w:rStyle w:val="Strong"/>
          <w:rFonts w:ascii="Times New Roman" w:hAnsi="Times New Roman"/>
          <w:b w:val="0"/>
          <w:color w:val="auto"/>
          <w:sz w:val="24"/>
          <w:szCs w:val="24"/>
        </w:rPr>
        <w:t>Имеются два инвестиционных проекта: ИП1 и ИП2 с одинаковой прогнозной суммой требуемых капитальных вложений. Величина планируемого дохода (тыс. руб.) неопределенна и приведена в виде распределения вероятностей (табл.). Оценить рискованность каждого проекта, используя критерий отбора – «максимизация математического ожидания дохода».</w:t>
      </w:r>
    </w:p>
    <w:p w:rsidR="000D7819" w:rsidRDefault="000D7819" w:rsidP="0022437A">
      <w:pPr>
        <w:pStyle w:val="NormalWeb"/>
        <w:ind w:firstLine="709"/>
        <w:jc w:val="both"/>
        <w:rPr>
          <w:rStyle w:val="Strong"/>
          <w:rFonts w:ascii="Times New Roman" w:hAnsi="Times New Roman"/>
          <w:b w:val="0"/>
          <w:color w:val="auto"/>
          <w:sz w:val="24"/>
          <w:szCs w:val="24"/>
        </w:rPr>
      </w:pPr>
      <w:r w:rsidRPr="0022437A">
        <w:rPr>
          <w:rStyle w:val="Strong"/>
          <w:rFonts w:ascii="Times New Roman" w:hAnsi="Times New Roman"/>
          <w:b w:val="0"/>
          <w:color w:val="auto"/>
          <w:sz w:val="24"/>
          <w:szCs w:val="24"/>
        </w:rPr>
        <w:t>Характеристика проектов по доходам и вероятностям его получения</w:t>
      </w:r>
      <w:r>
        <w:rPr>
          <w:rStyle w:val="Strong"/>
          <w:rFonts w:ascii="Times New Roman" w:hAnsi="Times New Roman"/>
          <w:b w:val="0"/>
          <w:color w:val="auto"/>
          <w:sz w:val="24"/>
          <w:szCs w:val="24"/>
        </w:rPr>
        <w:t xml:space="preserve"> (Таблица 6)</w:t>
      </w:r>
      <w:r w:rsidRPr="0022437A">
        <w:rPr>
          <w:rStyle w:val="Strong"/>
          <w:rFonts w:ascii="Times New Roman" w:hAnsi="Times New Roman"/>
          <w:b w:val="0"/>
          <w:color w:val="auto"/>
          <w:sz w:val="24"/>
          <w:szCs w:val="24"/>
        </w:rPr>
        <w:t>:</w:t>
      </w:r>
    </w:p>
    <w:p w:rsidR="000D7819" w:rsidRDefault="000D7819" w:rsidP="0022437A">
      <w:pPr>
        <w:pStyle w:val="NormalWeb"/>
        <w:ind w:firstLine="709"/>
        <w:jc w:val="right"/>
        <w:rPr>
          <w:rStyle w:val="Strong"/>
          <w:rFonts w:ascii="Times New Roman" w:hAnsi="Times New Roman"/>
          <w:b w:val="0"/>
          <w:color w:val="auto"/>
          <w:sz w:val="24"/>
          <w:szCs w:val="24"/>
        </w:rPr>
      </w:pPr>
      <w:r w:rsidRPr="0022437A">
        <w:rPr>
          <w:rStyle w:val="Strong"/>
          <w:rFonts w:ascii="Times New Roman" w:hAnsi="Times New Roman"/>
          <w:b w:val="0"/>
          <w:color w:val="auto"/>
          <w:sz w:val="24"/>
          <w:szCs w:val="24"/>
        </w:rPr>
        <w:t>Таблица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129"/>
        <w:gridCol w:w="5087"/>
      </w:tblGrid>
      <w:tr w:rsidR="000D7819" w:rsidTr="001B0166">
        <w:tc>
          <w:tcPr>
            <w:tcW w:w="10216" w:type="dxa"/>
            <w:gridSpan w:val="2"/>
          </w:tcPr>
          <w:p w:rsidR="000D7819" w:rsidRPr="001B0166" w:rsidRDefault="000D7819" w:rsidP="001B0166">
            <w:pPr>
              <w:pStyle w:val="NormalWeb"/>
              <w:jc w:val="center"/>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Инвестиционный проект ИП1</w:t>
            </w:r>
          </w:p>
        </w:tc>
      </w:tr>
      <w:tr w:rsidR="000D7819" w:rsidTr="001B0166">
        <w:tc>
          <w:tcPr>
            <w:tcW w:w="5129" w:type="dxa"/>
          </w:tcPr>
          <w:p w:rsidR="000D7819" w:rsidRPr="001B0166" w:rsidRDefault="000D7819" w:rsidP="001B0166">
            <w:pPr>
              <w:pStyle w:val="NormalWeb"/>
              <w:jc w:val="both"/>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Доход, тыс. руб.</w:t>
            </w:r>
          </w:p>
        </w:tc>
        <w:tc>
          <w:tcPr>
            <w:tcW w:w="5087" w:type="dxa"/>
          </w:tcPr>
          <w:p w:rsidR="000D7819" w:rsidRPr="001B0166" w:rsidRDefault="000D7819" w:rsidP="001B0166">
            <w:pPr>
              <w:pStyle w:val="NormalWeb"/>
              <w:jc w:val="both"/>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Вероятность (В)</w:t>
            </w:r>
          </w:p>
        </w:tc>
      </w:tr>
      <w:tr w:rsidR="000D7819" w:rsidTr="001B0166">
        <w:tc>
          <w:tcPr>
            <w:tcW w:w="5129" w:type="dxa"/>
          </w:tcPr>
          <w:p w:rsidR="000D7819" w:rsidRPr="001B0166" w:rsidRDefault="000D7819" w:rsidP="001B0166">
            <w:pPr>
              <w:pStyle w:val="NormalWeb"/>
              <w:jc w:val="center"/>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2500</w:t>
            </w:r>
          </w:p>
        </w:tc>
        <w:tc>
          <w:tcPr>
            <w:tcW w:w="5087" w:type="dxa"/>
          </w:tcPr>
          <w:p w:rsidR="000D7819" w:rsidRPr="001B0166" w:rsidRDefault="000D7819" w:rsidP="001B0166">
            <w:pPr>
              <w:pStyle w:val="NormalWeb"/>
              <w:jc w:val="center"/>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0,15</w:t>
            </w:r>
          </w:p>
        </w:tc>
      </w:tr>
      <w:tr w:rsidR="000D7819" w:rsidTr="001B0166">
        <w:tc>
          <w:tcPr>
            <w:tcW w:w="5129" w:type="dxa"/>
          </w:tcPr>
          <w:p w:rsidR="000D7819" w:rsidRPr="001B0166" w:rsidRDefault="000D7819" w:rsidP="001B0166">
            <w:pPr>
              <w:pStyle w:val="NormalWeb"/>
              <w:jc w:val="center"/>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3000</w:t>
            </w:r>
          </w:p>
        </w:tc>
        <w:tc>
          <w:tcPr>
            <w:tcW w:w="5087" w:type="dxa"/>
          </w:tcPr>
          <w:p w:rsidR="000D7819" w:rsidRPr="001B0166" w:rsidRDefault="000D7819" w:rsidP="001B0166">
            <w:pPr>
              <w:pStyle w:val="NormalWeb"/>
              <w:jc w:val="center"/>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0,20</w:t>
            </w:r>
          </w:p>
        </w:tc>
      </w:tr>
      <w:tr w:rsidR="000D7819" w:rsidTr="001B0166">
        <w:tc>
          <w:tcPr>
            <w:tcW w:w="5129" w:type="dxa"/>
          </w:tcPr>
          <w:p w:rsidR="000D7819" w:rsidRPr="001B0166" w:rsidRDefault="000D7819" w:rsidP="001B0166">
            <w:pPr>
              <w:pStyle w:val="NormalWeb"/>
              <w:jc w:val="center"/>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3500</w:t>
            </w:r>
          </w:p>
        </w:tc>
        <w:tc>
          <w:tcPr>
            <w:tcW w:w="5087" w:type="dxa"/>
          </w:tcPr>
          <w:p w:rsidR="000D7819" w:rsidRPr="001B0166" w:rsidRDefault="000D7819" w:rsidP="001B0166">
            <w:pPr>
              <w:pStyle w:val="NormalWeb"/>
              <w:jc w:val="center"/>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0,35</w:t>
            </w:r>
          </w:p>
        </w:tc>
      </w:tr>
      <w:tr w:rsidR="000D7819" w:rsidTr="001B0166">
        <w:tc>
          <w:tcPr>
            <w:tcW w:w="5129" w:type="dxa"/>
          </w:tcPr>
          <w:p w:rsidR="000D7819" w:rsidRPr="001B0166" w:rsidRDefault="000D7819" w:rsidP="001B0166">
            <w:pPr>
              <w:pStyle w:val="NormalWeb"/>
              <w:jc w:val="center"/>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5000</w:t>
            </w:r>
          </w:p>
        </w:tc>
        <w:tc>
          <w:tcPr>
            <w:tcW w:w="5087" w:type="dxa"/>
          </w:tcPr>
          <w:p w:rsidR="000D7819" w:rsidRPr="001B0166" w:rsidRDefault="000D7819" w:rsidP="001B0166">
            <w:pPr>
              <w:pStyle w:val="NormalWeb"/>
              <w:jc w:val="center"/>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0,20</w:t>
            </w:r>
          </w:p>
        </w:tc>
      </w:tr>
      <w:tr w:rsidR="000D7819" w:rsidTr="001B0166">
        <w:tc>
          <w:tcPr>
            <w:tcW w:w="5129" w:type="dxa"/>
          </w:tcPr>
          <w:p w:rsidR="000D7819" w:rsidRPr="001B0166" w:rsidRDefault="000D7819" w:rsidP="001B0166">
            <w:pPr>
              <w:pStyle w:val="NormalWeb"/>
              <w:jc w:val="center"/>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6000</w:t>
            </w:r>
          </w:p>
        </w:tc>
        <w:tc>
          <w:tcPr>
            <w:tcW w:w="5087" w:type="dxa"/>
          </w:tcPr>
          <w:p w:rsidR="000D7819" w:rsidRPr="001B0166" w:rsidRDefault="000D7819" w:rsidP="001B0166">
            <w:pPr>
              <w:pStyle w:val="NormalWeb"/>
              <w:jc w:val="center"/>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0,10</w:t>
            </w:r>
          </w:p>
        </w:tc>
      </w:tr>
      <w:tr w:rsidR="000D7819" w:rsidTr="001B0166">
        <w:tc>
          <w:tcPr>
            <w:tcW w:w="10216" w:type="dxa"/>
            <w:gridSpan w:val="2"/>
          </w:tcPr>
          <w:p w:rsidR="000D7819" w:rsidRPr="001B0166" w:rsidRDefault="000D7819" w:rsidP="001B0166">
            <w:pPr>
              <w:pStyle w:val="NormalWeb"/>
              <w:jc w:val="center"/>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Инвестиционный проект ИП2</w:t>
            </w:r>
          </w:p>
        </w:tc>
      </w:tr>
      <w:tr w:rsidR="000D7819" w:rsidTr="001B0166">
        <w:tc>
          <w:tcPr>
            <w:tcW w:w="5129" w:type="dxa"/>
          </w:tcPr>
          <w:p w:rsidR="000D7819" w:rsidRPr="001B0166" w:rsidRDefault="000D7819" w:rsidP="001B0166">
            <w:pPr>
              <w:pStyle w:val="NormalWeb"/>
              <w:jc w:val="both"/>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Доход, тыс. руб.</w:t>
            </w:r>
          </w:p>
        </w:tc>
        <w:tc>
          <w:tcPr>
            <w:tcW w:w="5087" w:type="dxa"/>
          </w:tcPr>
          <w:p w:rsidR="000D7819" w:rsidRPr="001B0166" w:rsidRDefault="000D7819" w:rsidP="001B0166">
            <w:pPr>
              <w:pStyle w:val="NormalWeb"/>
              <w:jc w:val="both"/>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Вероятность (В)</w:t>
            </w:r>
          </w:p>
        </w:tc>
      </w:tr>
      <w:tr w:rsidR="000D7819" w:rsidTr="001B0166">
        <w:tc>
          <w:tcPr>
            <w:tcW w:w="5129" w:type="dxa"/>
          </w:tcPr>
          <w:p w:rsidR="000D7819" w:rsidRPr="001B0166" w:rsidRDefault="000D7819" w:rsidP="001B0166">
            <w:pPr>
              <w:pStyle w:val="NormalWeb"/>
              <w:jc w:val="center"/>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1500</w:t>
            </w:r>
          </w:p>
        </w:tc>
        <w:tc>
          <w:tcPr>
            <w:tcW w:w="5087" w:type="dxa"/>
          </w:tcPr>
          <w:p w:rsidR="000D7819" w:rsidRPr="001B0166" w:rsidRDefault="000D7819" w:rsidP="001B0166">
            <w:pPr>
              <w:pStyle w:val="NormalWeb"/>
              <w:jc w:val="center"/>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0,10</w:t>
            </w:r>
          </w:p>
        </w:tc>
      </w:tr>
      <w:tr w:rsidR="000D7819" w:rsidTr="001B0166">
        <w:tc>
          <w:tcPr>
            <w:tcW w:w="5129" w:type="dxa"/>
          </w:tcPr>
          <w:p w:rsidR="000D7819" w:rsidRPr="001B0166" w:rsidRDefault="000D7819" w:rsidP="001B0166">
            <w:pPr>
              <w:pStyle w:val="NormalWeb"/>
              <w:jc w:val="center"/>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2500</w:t>
            </w:r>
          </w:p>
        </w:tc>
        <w:tc>
          <w:tcPr>
            <w:tcW w:w="5087" w:type="dxa"/>
          </w:tcPr>
          <w:p w:rsidR="000D7819" w:rsidRPr="001B0166" w:rsidRDefault="000D7819" w:rsidP="001B0166">
            <w:pPr>
              <w:pStyle w:val="NormalWeb"/>
              <w:jc w:val="center"/>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0,15</w:t>
            </w:r>
          </w:p>
        </w:tc>
      </w:tr>
      <w:tr w:rsidR="000D7819" w:rsidTr="001B0166">
        <w:tc>
          <w:tcPr>
            <w:tcW w:w="5129" w:type="dxa"/>
          </w:tcPr>
          <w:p w:rsidR="000D7819" w:rsidRPr="001B0166" w:rsidRDefault="000D7819" w:rsidP="001B0166">
            <w:pPr>
              <w:pStyle w:val="NormalWeb"/>
              <w:jc w:val="center"/>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4000</w:t>
            </w:r>
          </w:p>
        </w:tc>
        <w:tc>
          <w:tcPr>
            <w:tcW w:w="5087" w:type="dxa"/>
          </w:tcPr>
          <w:p w:rsidR="000D7819" w:rsidRPr="001B0166" w:rsidRDefault="000D7819" w:rsidP="001B0166">
            <w:pPr>
              <w:pStyle w:val="NormalWeb"/>
              <w:jc w:val="center"/>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0,30</w:t>
            </w:r>
          </w:p>
        </w:tc>
      </w:tr>
      <w:tr w:rsidR="000D7819" w:rsidTr="001B0166">
        <w:tc>
          <w:tcPr>
            <w:tcW w:w="5129" w:type="dxa"/>
          </w:tcPr>
          <w:p w:rsidR="000D7819" w:rsidRPr="001B0166" w:rsidRDefault="000D7819" w:rsidP="001B0166">
            <w:pPr>
              <w:pStyle w:val="NormalWeb"/>
              <w:jc w:val="center"/>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5000</w:t>
            </w:r>
          </w:p>
        </w:tc>
        <w:tc>
          <w:tcPr>
            <w:tcW w:w="5087" w:type="dxa"/>
          </w:tcPr>
          <w:p w:rsidR="000D7819" w:rsidRPr="001B0166" w:rsidRDefault="000D7819" w:rsidP="001B0166">
            <w:pPr>
              <w:pStyle w:val="NormalWeb"/>
              <w:jc w:val="center"/>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0,30</w:t>
            </w:r>
          </w:p>
        </w:tc>
      </w:tr>
      <w:tr w:rsidR="000D7819" w:rsidTr="001B0166">
        <w:tc>
          <w:tcPr>
            <w:tcW w:w="5129" w:type="dxa"/>
          </w:tcPr>
          <w:p w:rsidR="000D7819" w:rsidRPr="001B0166" w:rsidRDefault="000D7819" w:rsidP="001B0166">
            <w:pPr>
              <w:pStyle w:val="NormalWeb"/>
              <w:jc w:val="center"/>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7000</w:t>
            </w:r>
          </w:p>
        </w:tc>
        <w:tc>
          <w:tcPr>
            <w:tcW w:w="5087" w:type="dxa"/>
          </w:tcPr>
          <w:p w:rsidR="000D7819" w:rsidRPr="001B0166" w:rsidRDefault="000D7819" w:rsidP="001B0166">
            <w:pPr>
              <w:pStyle w:val="NormalWeb"/>
              <w:jc w:val="center"/>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0,15</w:t>
            </w:r>
          </w:p>
        </w:tc>
      </w:tr>
    </w:tbl>
    <w:p w:rsidR="000D7819" w:rsidRPr="0022437A" w:rsidRDefault="000D7819" w:rsidP="0022437A">
      <w:pPr>
        <w:pStyle w:val="NormalWeb"/>
        <w:ind w:firstLine="709"/>
        <w:jc w:val="both"/>
        <w:rPr>
          <w:rStyle w:val="Strong"/>
          <w:rFonts w:ascii="Times New Roman" w:hAnsi="Times New Roman"/>
          <w:b w:val="0"/>
          <w:color w:val="auto"/>
          <w:sz w:val="24"/>
          <w:szCs w:val="24"/>
        </w:rPr>
      </w:pPr>
    </w:p>
    <w:p w:rsidR="000D7819" w:rsidRDefault="000D7819" w:rsidP="0022437A">
      <w:pPr>
        <w:pStyle w:val="NormalWeb"/>
        <w:ind w:firstLine="709"/>
        <w:jc w:val="both"/>
        <w:rPr>
          <w:rStyle w:val="Strong"/>
          <w:rFonts w:ascii="Times New Roman" w:hAnsi="Times New Roman"/>
          <w:color w:val="auto"/>
          <w:sz w:val="24"/>
          <w:szCs w:val="24"/>
        </w:rPr>
      </w:pPr>
      <w:r w:rsidRPr="00A2605C">
        <w:rPr>
          <w:rFonts w:ascii="Times New Roman" w:hAnsi="Times New Roman"/>
          <w:i/>
          <w:color w:val="auto"/>
          <w:sz w:val="24"/>
          <w:szCs w:val="24"/>
        </w:rPr>
        <w:t>Задание 2 для практической подготовки:</w:t>
      </w:r>
    </w:p>
    <w:p w:rsidR="000D7819" w:rsidRPr="00CB1147" w:rsidRDefault="000D7819" w:rsidP="00CB1147">
      <w:pPr>
        <w:pStyle w:val="NormalWeb"/>
        <w:ind w:firstLine="709"/>
        <w:jc w:val="both"/>
        <w:rPr>
          <w:rStyle w:val="Strong"/>
          <w:rFonts w:ascii="Times New Roman" w:hAnsi="Times New Roman"/>
          <w:b w:val="0"/>
          <w:color w:val="auto"/>
          <w:sz w:val="24"/>
          <w:szCs w:val="24"/>
        </w:rPr>
      </w:pPr>
      <w:r w:rsidRPr="00CB1147">
        <w:rPr>
          <w:rStyle w:val="Strong"/>
          <w:rFonts w:ascii="Times New Roman" w:hAnsi="Times New Roman"/>
          <w:b w:val="0"/>
          <w:color w:val="auto"/>
          <w:sz w:val="24"/>
          <w:szCs w:val="24"/>
        </w:rPr>
        <w:t xml:space="preserve">Необходимо выбрать наиболее эффективный инвестиционный </w:t>
      </w:r>
      <w:r>
        <w:rPr>
          <w:rStyle w:val="Strong"/>
          <w:rFonts w:ascii="Times New Roman" w:hAnsi="Times New Roman"/>
          <w:b w:val="0"/>
          <w:color w:val="auto"/>
          <w:sz w:val="24"/>
          <w:szCs w:val="24"/>
        </w:rPr>
        <w:t>сферы развлечений и досуга (</w:t>
      </w:r>
      <w:r w:rsidRPr="00CB1147">
        <w:rPr>
          <w:rStyle w:val="Strong"/>
          <w:rFonts w:ascii="Times New Roman" w:hAnsi="Times New Roman"/>
          <w:b w:val="0"/>
          <w:color w:val="auto"/>
          <w:sz w:val="24"/>
          <w:szCs w:val="24"/>
        </w:rPr>
        <w:t>туристический проект</w:t>
      </w:r>
      <w:r>
        <w:rPr>
          <w:rStyle w:val="Strong"/>
          <w:rFonts w:ascii="Times New Roman" w:hAnsi="Times New Roman"/>
          <w:b w:val="0"/>
          <w:color w:val="auto"/>
          <w:sz w:val="24"/>
          <w:szCs w:val="24"/>
        </w:rPr>
        <w:t>)</w:t>
      </w:r>
      <w:r w:rsidRPr="00CB1147">
        <w:rPr>
          <w:rStyle w:val="Strong"/>
          <w:rFonts w:ascii="Times New Roman" w:hAnsi="Times New Roman"/>
          <w:b w:val="0"/>
          <w:color w:val="auto"/>
          <w:sz w:val="24"/>
          <w:szCs w:val="24"/>
        </w:rPr>
        <w:t xml:space="preserve"> с точки зрения степени риска на основе статистического метода.</w:t>
      </w:r>
    </w:p>
    <w:p w:rsidR="000D7819" w:rsidRPr="00CB1147" w:rsidRDefault="000D7819" w:rsidP="00CB1147">
      <w:pPr>
        <w:pStyle w:val="NormalWeb"/>
        <w:ind w:firstLine="709"/>
        <w:jc w:val="right"/>
        <w:rPr>
          <w:rStyle w:val="Strong"/>
          <w:rFonts w:ascii="Times New Roman" w:hAnsi="Times New Roman"/>
          <w:b w:val="0"/>
          <w:color w:val="auto"/>
          <w:sz w:val="24"/>
          <w:szCs w:val="24"/>
        </w:rPr>
      </w:pPr>
      <w:r w:rsidRPr="00CB1147">
        <w:rPr>
          <w:rStyle w:val="Strong"/>
          <w:rFonts w:ascii="Times New Roman" w:hAnsi="Times New Roman"/>
          <w:b w:val="0"/>
          <w:color w:val="auto"/>
          <w:sz w:val="24"/>
          <w:szCs w:val="24"/>
        </w:rPr>
        <w:t xml:space="preserve">Таблица </w:t>
      </w:r>
      <w:r>
        <w:rPr>
          <w:rStyle w:val="Strong"/>
          <w:rFonts w:ascii="Times New Roman" w:hAnsi="Times New Roman"/>
          <w:b w:val="0"/>
          <w:color w:val="auto"/>
          <w:sz w:val="24"/>
          <w:szCs w:val="24"/>
        </w:rPr>
        <w:t>7</w:t>
      </w:r>
    </w:p>
    <w:p w:rsidR="000D7819" w:rsidRDefault="000D7819" w:rsidP="00CB1147">
      <w:pPr>
        <w:pStyle w:val="NormalWeb"/>
        <w:ind w:firstLine="709"/>
        <w:jc w:val="center"/>
        <w:rPr>
          <w:rStyle w:val="Strong"/>
          <w:rFonts w:ascii="Times New Roman" w:hAnsi="Times New Roman"/>
          <w:b w:val="0"/>
          <w:color w:val="auto"/>
          <w:sz w:val="24"/>
          <w:szCs w:val="24"/>
        </w:rPr>
      </w:pPr>
      <w:r w:rsidRPr="00CB1147">
        <w:rPr>
          <w:rStyle w:val="Strong"/>
          <w:rFonts w:ascii="Times New Roman" w:hAnsi="Times New Roman"/>
          <w:b w:val="0"/>
          <w:color w:val="auto"/>
          <w:sz w:val="24"/>
          <w:szCs w:val="24"/>
        </w:rPr>
        <w:t>Исходные данные для анализа инвестиционных проектов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2533"/>
        <w:gridCol w:w="1949"/>
        <w:gridCol w:w="1924"/>
        <w:gridCol w:w="1885"/>
        <w:gridCol w:w="1925"/>
      </w:tblGrid>
      <w:tr w:rsidR="000D7819" w:rsidTr="001B0166">
        <w:tc>
          <w:tcPr>
            <w:tcW w:w="1990" w:type="dxa"/>
            <w:vMerge w:val="restart"/>
          </w:tcPr>
          <w:p w:rsidR="000D7819" w:rsidRPr="001B0166" w:rsidRDefault="000D7819" w:rsidP="001B0166">
            <w:pPr>
              <w:pStyle w:val="NormalWeb"/>
              <w:jc w:val="both"/>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Возможнаяконъюнктура рынка</w:t>
            </w:r>
          </w:p>
        </w:tc>
        <w:tc>
          <w:tcPr>
            <w:tcW w:w="4150" w:type="dxa"/>
            <w:gridSpan w:val="2"/>
          </w:tcPr>
          <w:p w:rsidR="000D7819" w:rsidRPr="001B0166" w:rsidRDefault="000D7819" w:rsidP="001B0166">
            <w:pPr>
              <w:pStyle w:val="NormalWeb"/>
              <w:jc w:val="center"/>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«1-й» проект</w:t>
            </w:r>
          </w:p>
        </w:tc>
        <w:tc>
          <w:tcPr>
            <w:tcW w:w="4076" w:type="dxa"/>
            <w:gridSpan w:val="2"/>
          </w:tcPr>
          <w:p w:rsidR="000D7819" w:rsidRPr="001B0166" w:rsidRDefault="000D7819" w:rsidP="001B0166">
            <w:pPr>
              <w:pStyle w:val="NormalWeb"/>
              <w:jc w:val="center"/>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«2-й» проект</w:t>
            </w:r>
          </w:p>
        </w:tc>
      </w:tr>
      <w:tr w:rsidR="000D7819" w:rsidTr="001B0166">
        <w:tc>
          <w:tcPr>
            <w:tcW w:w="1990" w:type="dxa"/>
            <w:vMerge/>
          </w:tcPr>
          <w:p w:rsidR="000D7819" w:rsidRPr="001B0166" w:rsidRDefault="000D7819" w:rsidP="001B0166">
            <w:pPr>
              <w:pStyle w:val="NormalWeb"/>
              <w:jc w:val="center"/>
              <w:rPr>
                <w:rStyle w:val="Strong"/>
                <w:rFonts w:ascii="Times New Roman" w:hAnsi="Times New Roman"/>
                <w:b w:val="0"/>
                <w:color w:val="auto"/>
                <w:sz w:val="24"/>
                <w:szCs w:val="24"/>
              </w:rPr>
            </w:pPr>
          </w:p>
        </w:tc>
        <w:tc>
          <w:tcPr>
            <w:tcW w:w="2113" w:type="dxa"/>
          </w:tcPr>
          <w:p w:rsidR="000D7819" w:rsidRPr="001B0166" w:rsidRDefault="000D7819" w:rsidP="001B0166">
            <w:pPr>
              <w:pStyle w:val="NormalWeb"/>
              <w:jc w:val="center"/>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Прибыль, млн.руб.</w:t>
            </w:r>
          </w:p>
        </w:tc>
        <w:tc>
          <w:tcPr>
            <w:tcW w:w="2037" w:type="dxa"/>
          </w:tcPr>
          <w:p w:rsidR="000D7819" w:rsidRPr="001B0166" w:rsidRDefault="000D7819" w:rsidP="001B0166">
            <w:pPr>
              <w:pStyle w:val="NormalWeb"/>
              <w:jc w:val="center"/>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Значение вероятности</w:t>
            </w:r>
          </w:p>
        </w:tc>
        <w:tc>
          <w:tcPr>
            <w:tcW w:w="2038" w:type="dxa"/>
          </w:tcPr>
          <w:p w:rsidR="000D7819" w:rsidRPr="001B0166" w:rsidRDefault="000D7819" w:rsidP="001B0166">
            <w:pPr>
              <w:pStyle w:val="NormalWeb"/>
              <w:jc w:val="center"/>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Прибыль, млн.руб.</w:t>
            </w:r>
          </w:p>
        </w:tc>
        <w:tc>
          <w:tcPr>
            <w:tcW w:w="2038" w:type="dxa"/>
          </w:tcPr>
          <w:p w:rsidR="000D7819" w:rsidRPr="001B0166" w:rsidRDefault="000D7819" w:rsidP="001B0166">
            <w:pPr>
              <w:pStyle w:val="NormalWeb"/>
              <w:jc w:val="center"/>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Значение вероятности</w:t>
            </w:r>
          </w:p>
        </w:tc>
      </w:tr>
      <w:tr w:rsidR="000D7819" w:rsidTr="001B0166">
        <w:tc>
          <w:tcPr>
            <w:tcW w:w="1990" w:type="dxa"/>
          </w:tcPr>
          <w:p w:rsidR="000D7819" w:rsidRPr="001B0166" w:rsidRDefault="000D7819" w:rsidP="001B0166">
            <w:pPr>
              <w:pStyle w:val="NormalWeb"/>
              <w:jc w:val="both"/>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Благоприятная</w:t>
            </w:r>
          </w:p>
          <w:p w:rsidR="000D7819" w:rsidRPr="001B0166" w:rsidRDefault="000D7819" w:rsidP="001B0166">
            <w:pPr>
              <w:pStyle w:val="NormalWeb"/>
              <w:jc w:val="both"/>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Посредственная</w:t>
            </w:r>
          </w:p>
          <w:p w:rsidR="000D7819" w:rsidRPr="001B0166" w:rsidRDefault="000D7819" w:rsidP="00CB1147">
            <w:pPr>
              <w:pStyle w:val="NormalWeb"/>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Неблагоприятные</w:t>
            </w:r>
          </w:p>
        </w:tc>
        <w:tc>
          <w:tcPr>
            <w:tcW w:w="2113" w:type="dxa"/>
          </w:tcPr>
          <w:p w:rsidR="000D7819" w:rsidRPr="001B0166" w:rsidRDefault="000D7819" w:rsidP="001B0166">
            <w:pPr>
              <w:pStyle w:val="NormalWeb"/>
              <w:jc w:val="center"/>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300</w:t>
            </w:r>
          </w:p>
          <w:p w:rsidR="000D7819" w:rsidRPr="001B0166" w:rsidRDefault="000D7819" w:rsidP="001B0166">
            <w:pPr>
              <w:pStyle w:val="NormalWeb"/>
              <w:jc w:val="center"/>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150</w:t>
            </w:r>
          </w:p>
          <w:p w:rsidR="000D7819" w:rsidRPr="001B0166" w:rsidRDefault="000D7819" w:rsidP="001B0166">
            <w:pPr>
              <w:pStyle w:val="NormalWeb"/>
              <w:jc w:val="center"/>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50</w:t>
            </w:r>
          </w:p>
        </w:tc>
        <w:tc>
          <w:tcPr>
            <w:tcW w:w="2037" w:type="dxa"/>
          </w:tcPr>
          <w:p w:rsidR="000D7819" w:rsidRPr="001B0166" w:rsidRDefault="000D7819" w:rsidP="001B0166">
            <w:pPr>
              <w:pStyle w:val="NormalWeb"/>
              <w:jc w:val="center"/>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0,3</w:t>
            </w:r>
          </w:p>
          <w:p w:rsidR="000D7819" w:rsidRPr="001B0166" w:rsidRDefault="000D7819" w:rsidP="001B0166">
            <w:pPr>
              <w:pStyle w:val="NormalWeb"/>
              <w:jc w:val="center"/>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0,4</w:t>
            </w:r>
          </w:p>
          <w:p w:rsidR="000D7819" w:rsidRPr="001B0166" w:rsidRDefault="000D7819" w:rsidP="001B0166">
            <w:pPr>
              <w:pStyle w:val="NormalWeb"/>
              <w:jc w:val="center"/>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0,3</w:t>
            </w:r>
          </w:p>
        </w:tc>
        <w:tc>
          <w:tcPr>
            <w:tcW w:w="2038" w:type="dxa"/>
          </w:tcPr>
          <w:p w:rsidR="000D7819" w:rsidRPr="001B0166" w:rsidRDefault="000D7819" w:rsidP="001B0166">
            <w:pPr>
              <w:pStyle w:val="NormalWeb"/>
              <w:jc w:val="center"/>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350</w:t>
            </w:r>
          </w:p>
          <w:p w:rsidR="000D7819" w:rsidRPr="001B0166" w:rsidRDefault="000D7819" w:rsidP="001B0166">
            <w:pPr>
              <w:pStyle w:val="NormalWeb"/>
              <w:jc w:val="center"/>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180</w:t>
            </w:r>
          </w:p>
          <w:p w:rsidR="000D7819" w:rsidRPr="001B0166" w:rsidRDefault="000D7819" w:rsidP="001B0166">
            <w:pPr>
              <w:pStyle w:val="NormalWeb"/>
              <w:jc w:val="center"/>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40</w:t>
            </w:r>
          </w:p>
        </w:tc>
        <w:tc>
          <w:tcPr>
            <w:tcW w:w="2038" w:type="dxa"/>
          </w:tcPr>
          <w:p w:rsidR="000D7819" w:rsidRPr="001B0166" w:rsidRDefault="000D7819" w:rsidP="001B0166">
            <w:pPr>
              <w:pStyle w:val="NormalWeb"/>
              <w:jc w:val="center"/>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0,2</w:t>
            </w:r>
          </w:p>
          <w:p w:rsidR="000D7819" w:rsidRPr="001B0166" w:rsidRDefault="000D7819" w:rsidP="001B0166">
            <w:pPr>
              <w:pStyle w:val="NormalWeb"/>
              <w:jc w:val="center"/>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0,4</w:t>
            </w:r>
          </w:p>
          <w:p w:rsidR="000D7819" w:rsidRPr="001B0166" w:rsidRDefault="000D7819" w:rsidP="001B0166">
            <w:pPr>
              <w:pStyle w:val="NormalWeb"/>
              <w:jc w:val="center"/>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0,4</w:t>
            </w:r>
          </w:p>
        </w:tc>
      </w:tr>
      <w:tr w:rsidR="000D7819" w:rsidTr="001B0166">
        <w:tc>
          <w:tcPr>
            <w:tcW w:w="1990" w:type="dxa"/>
          </w:tcPr>
          <w:p w:rsidR="000D7819" w:rsidRPr="001B0166" w:rsidRDefault="000D7819" w:rsidP="00CB1147">
            <w:pPr>
              <w:pStyle w:val="NormalWeb"/>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В целом</w:t>
            </w:r>
          </w:p>
        </w:tc>
        <w:tc>
          <w:tcPr>
            <w:tcW w:w="2113" w:type="dxa"/>
          </w:tcPr>
          <w:p w:rsidR="000D7819" w:rsidRPr="001B0166" w:rsidRDefault="000D7819" w:rsidP="001B0166">
            <w:pPr>
              <w:pStyle w:val="NormalWeb"/>
              <w:jc w:val="center"/>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w:t>
            </w:r>
          </w:p>
        </w:tc>
        <w:tc>
          <w:tcPr>
            <w:tcW w:w="2037" w:type="dxa"/>
          </w:tcPr>
          <w:p w:rsidR="000D7819" w:rsidRPr="001B0166" w:rsidRDefault="000D7819" w:rsidP="001B0166">
            <w:pPr>
              <w:pStyle w:val="NormalWeb"/>
              <w:jc w:val="center"/>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1,00</w:t>
            </w:r>
          </w:p>
        </w:tc>
        <w:tc>
          <w:tcPr>
            <w:tcW w:w="2038" w:type="dxa"/>
          </w:tcPr>
          <w:p w:rsidR="000D7819" w:rsidRPr="002B2BEF" w:rsidRDefault="000D7819" w:rsidP="001B0166">
            <w:pPr>
              <w:jc w:val="center"/>
            </w:pPr>
            <w:r w:rsidRPr="002B2BEF">
              <w:t>-</w:t>
            </w:r>
          </w:p>
        </w:tc>
        <w:tc>
          <w:tcPr>
            <w:tcW w:w="2038" w:type="dxa"/>
          </w:tcPr>
          <w:p w:rsidR="000D7819" w:rsidRDefault="000D7819" w:rsidP="001B0166">
            <w:pPr>
              <w:jc w:val="center"/>
            </w:pPr>
            <w:r w:rsidRPr="002B2BEF">
              <w:t>1,00</w:t>
            </w:r>
          </w:p>
        </w:tc>
      </w:tr>
    </w:tbl>
    <w:p w:rsidR="000D7819" w:rsidRPr="00CB1147" w:rsidRDefault="000D7819" w:rsidP="00CB1147">
      <w:pPr>
        <w:pStyle w:val="NormalWeb"/>
        <w:ind w:firstLine="709"/>
        <w:jc w:val="both"/>
        <w:rPr>
          <w:rStyle w:val="Strong"/>
          <w:rFonts w:ascii="Times New Roman" w:hAnsi="Times New Roman"/>
          <w:b w:val="0"/>
          <w:color w:val="auto"/>
          <w:sz w:val="24"/>
          <w:szCs w:val="24"/>
        </w:rPr>
      </w:pPr>
      <w:r w:rsidRPr="00CB1147">
        <w:rPr>
          <w:rStyle w:val="Strong"/>
          <w:rFonts w:ascii="Times New Roman" w:hAnsi="Times New Roman"/>
          <w:b w:val="0"/>
          <w:color w:val="auto"/>
          <w:sz w:val="24"/>
          <w:szCs w:val="24"/>
        </w:rPr>
        <w:tab/>
      </w:r>
    </w:p>
    <w:p w:rsidR="000D7819" w:rsidRPr="00C00EEA" w:rsidRDefault="000D7819" w:rsidP="00C00EEA">
      <w:pPr>
        <w:pStyle w:val="NormalWeb"/>
        <w:spacing w:after="0"/>
        <w:ind w:firstLine="709"/>
        <w:jc w:val="both"/>
        <w:rPr>
          <w:rStyle w:val="Strong"/>
          <w:rFonts w:ascii="Times New Roman" w:hAnsi="Times New Roman"/>
          <w:b w:val="0"/>
          <w:i/>
          <w:color w:val="auto"/>
          <w:sz w:val="24"/>
          <w:szCs w:val="24"/>
        </w:rPr>
      </w:pPr>
      <w:r w:rsidRPr="00C00EEA">
        <w:rPr>
          <w:rStyle w:val="Strong"/>
          <w:rFonts w:ascii="Times New Roman" w:hAnsi="Times New Roman"/>
          <w:b w:val="0"/>
          <w:i/>
          <w:color w:val="auto"/>
          <w:sz w:val="24"/>
          <w:szCs w:val="24"/>
        </w:rPr>
        <w:t xml:space="preserve">Задание 3 для практической подготовки: </w:t>
      </w:r>
    </w:p>
    <w:p w:rsidR="000D7819" w:rsidRPr="00C00EEA" w:rsidRDefault="000D7819" w:rsidP="00C00EEA">
      <w:pPr>
        <w:pStyle w:val="NormalWeb"/>
        <w:spacing w:after="0"/>
        <w:ind w:firstLine="709"/>
        <w:jc w:val="both"/>
        <w:rPr>
          <w:rStyle w:val="Strong"/>
          <w:rFonts w:ascii="Times New Roman" w:hAnsi="Times New Roman"/>
          <w:b w:val="0"/>
          <w:color w:val="auto"/>
          <w:sz w:val="24"/>
          <w:szCs w:val="24"/>
        </w:rPr>
      </w:pPr>
      <w:r w:rsidRPr="00C00EEA">
        <w:rPr>
          <w:rStyle w:val="Strong"/>
          <w:rFonts w:ascii="Times New Roman" w:hAnsi="Times New Roman"/>
          <w:b w:val="0"/>
          <w:color w:val="auto"/>
          <w:sz w:val="24"/>
          <w:szCs w:val="24"/>
        </w:rPr>
        <w:t xml:space="preserve">Компания «Крокус» занимается производством оборудования для </w:t>
      </w:r>
      <w:r>
        <w:rPr>
          <w:rStyle w:val="Strong"/>
          <w:rFonts w:ascii="Times New Roman" w:hAnsi="Times New Roman"/>
          <w:b w:val="0"/>
          <w:color w:val="auto"/>
          <w:sz w:val="24"/>
          <w:szCs w:val="24"/>
        </w:rPr>
        <w:t>малого бизнеса</w:t>
      </w:r>
      <w:r w:rsidRPr="00C00EEA">
        <w:rPr>
          <w:rStyle w:val="Strong"/>
          <w:rFonts w:ascii="Times New Roman" w:hAnsi="Times New Roman"/>
          <w:b w:val="0"/>
          <w:color w:val="auto"/>
          <w:sz w:val="24"/>
          <w:szCs w:val="24"/>
        </w:rPr>
        <w:t>. Руководством компании было принято решение расширить ассортимент своей продукции, добавив его техникой с новой технологией. Разработать карту рисков для этого проекта.</w:t>
      </w:r>
    </w:p>
    <w:p w:rsidR="000D7819" w:rsidRPr="00C00EEA" w:rsidRDefault="000D7819" w:rsidP="00C00EEA">
      <w:pPr>
        <w:pStyle w:val="NormalWeb"/>
        <w:ind w:firstLine="709"/>
        <w:jc w:val="both"/>
        <w:rPr>
          <w:rStyle w:val="Strong"/>
          <w:rFonts w:ascii="Times New Roman" w:hAnsi="Times New Roman"/>
          <w:b w:val="0"/>
          <w:color w:val="auto"/>
          <w:sz w:val="24"/>
          <w:szCs w:val="24"/>
        </w:rPr>
      </w:pPr>
    </w:p>
    <w:p w:rsidR="000D7819" w:rsidRPr="00C00EEA" w:rsidRDefault="000D7819" w:rsidP="00C00EEA">
      <w:pPr>
        <w:pStyle w:val="NormalWeb"/>
        <w:spacing w:after="0"/>
        <w:ind w:firstLine="709"/>
        <w:jc w:val="both"/>
        <w:rPr>
          <w:rStyle w:val="Strong"/>
          <w:rFonts w:ascii="Times New Roman" w:hAnsi="Times New Roman"/>
          <w:b w:val="0"/>
          <w:i/>
          <w:color w:val="auto"/>
          <w:sz w:val="24"/>
          <w:szCs w:val="24"/>
        </w:rPr>
      </w:pPr>
      <w:r w:rsidRPr="00C00EEA">
        <w:rPr>
          <w:rStyle w:val="Strong"/>
          <w:rFonts w:ascii="Times New Roman" w:hAnsi="Times New Roman"/>
          <w:b w:val="0"/>
          <w:i/>
          <w:color w:val="auto"/>
          <w:sz w:val="24"/>
          <w:szCs w:val="24"/>
        </w:rPr>
        <w:t xml:space="preserve">Задание 4 для практической подготовки: </w:t>
      </w:r>
    </w:p>
    <w:p w:rsidR="000D7819" w:rsidRDefault="000D7819" w:rsidP="00C00EEA">
      <w:pPr>
        <w:pStyle w:val="NormalWeb"/>
        <w:spacing w:after="0"/>
        <w:ind w:firstLine="709"/>
        <w:jc w:val="both"/>
        <w:rPr>
          <w:i/>
          <w:iCs/>
          <w:sz w:val="28"/>
          <w:szCs w:val="28"/>
        </w:rPr>
      </w:pPr>
      <w:r w:rsidRPr="00C00EEA">
        <w:rPr>
          <w:rStyle w:val="Strong"/>
          <w:rFonts w:ascii="Times New Roman" w:hAnsi="Times New Roman"/>
          <w:b w:val="0"/>
          <w:color w:val="auto"/>
          <w:sz w:val="24"/>
          <w:szCs w:val="24"/>
        </w:rPr>
        <w:t>Провести оценку риска двух инвестиционных проектов. Первый с вероятностью 0,7 обеспечивает прибыль 150 тыс. руб., однако с вероятностью 0,3 можно потерять 16,7 тыс. руб. Для второго проекта с вероятностью 0,6 можно получить прибыль 180 тыс. руб. и с вероятностью 0,4 потерять 20,0 тыс. руб. Какой проект выбрать?</w:t>
      </w: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Pr="00A2605C" w:rsidRDefault="000D7819" w:rsidP="00A2605C">
      <w:pPr>
        <w:pStyle w:val="ListParagraph"/>
        <w:jc w:val="both"/>
        <w:rPr>
          <w:b/>
        </w:rPr>
      </w:pPr>
      <w:r w:rsidRPr="00A2605C">
        <w:rPr>
          <w:b/>
        </w:rPr>
        <w:t xml:space="preserve">Тема </w:t>
      </w:r>
      <w:r>
        <w:rPr>
          <w:b/>
        </w:rPr>
        <w:t>7</w:t>
      </w:r>
      <w:r w:rsidRPr="00A2605C">
        <w:rPr>
          <w:b/>
        </w:rPr>
        <w:t xml:space="preserve">: </w:t>
      </w:r>
      <w:r w:rsidRPr="008073C3">
        <w:rPr>
          <w:b/>
        </w:rPr>
        <w:t>Страхование и хеджирование рисков.</w:t>
      </w:r>
    </w:p>
    <w:p w:rsidR="000D7819" w:rsidRPr="00A2605C" w:rsidRDefault="000D7819" w:rsidP="00A2605C">
      <w:pPr>
        <w:pStyle w:val="ListParagraph"/>
        <w:ind w:left="0" w:firstLine="709"/>
        <w:jc w:val="both"/>
        <w:rPr>
          <w:i/>
        </w:rPr>
      </w:pPr>
      <w:r w:rsidRPr="00A2605C">
        <w:rPr>
          <w:i/>
        </w:rPr>
        <w:t>Вопросы к занятию</w:t>
      </w:r>
    </w:p>
    <w:p w:rsidR="000D7819" w:rsidRDefault="000D7819" w:rsidP="008073C3">
      <w:pPr>
        <w:pStyle w:val="ListParagraph"/>
        <w:ind w:left="0" w:firstLine="709"/>
        <w:jc w:val="both"/>
      </w:pPr>
      <w:r>
        <w:t>1. Сущность страхования рисков.</w:t>
      </w:r>
    </w:p>
    <w:p w:rsidR="000D7819" w:rsidRDefault="000D7819" w:rsidP="008073C3">
      <w:pPr>
        <w:pStyle w:val="ListParagraph"/>
        <w:ind w:left="0" w:firstLine="709"/>
        <w:jc w:val="both"/>
      </w:pPr>
      <w:r>
        <w:t>2. Страхование как метод управления рисками на предприятии(организации).</w:t>
      </w:r>
    </w:p>
    <w:p w:rsidR="000D7819" w:rsidRDefault="000D7819" w:rsidP="008073C3">
      <w:pPr>
        <w:pStyle w:val="ListParagraph"/>
        <w:ind w:left="0" w:firstLine="709"/>
        <w:jc w:val="both"/>
      </w:pPr>
      <w:r>
        <w:t>3. Основные характеристики страховых контрактов.</w:t>
      </w:r>
    </w:p>
    <w:p w:rsidR="000D7819" w:rsidRDefault="000D7819" w:rsidP="008073C3">
      <w:pPr>
        <w:pStyle w:val="ListParagraph"/>
        <w:ind w:left="0" w:firstLine="709"/>
        <w:jc w:val="both"/>
      </w:pPr>
      <w:r>
        <w:t>4. Преимущества и недостатки страхования рисков.</w:t>
      </w:r>
    </w:p>
    <w:p w:rsidR="000D7819" w:rsidRDefault="000D7819" w:rsidP="008073C3">
      <w:pPr>
        <w:pStyle w:val="ListParagraph"/>
        <w:ind w:left="0" w:firstLine="709"/>
        <w:jc w:val="both"/>
        <w:rPr>
          <w:b/>
        </w:rPr>
      </w:pPr>
      <w:r>
        <w:t>5. Виды хеджирования финансовых рисков.</w:t>
      </w:r>
    </w:p>
    <w:p w:rsidR="000D7819" w:rsidRDefault="000D7819" w:rsidP="00092C77">
      <w:pPr>
        <w:pStyle w:val="ListParagraph"/>
        <w:ind w:left="0"/>
        <w:jc w:val="both"/>
        <w:rPr>
          <w:b/>
        </w:rPr>
      </w:pPr>
    </w:p>
    <w:p w:rsidR="000D7819" w:rsidRDefault="000D7819" w:rsidP="001E44EF">
      <w:pPr>
        <w:pStyle w:val="ListParagraph"/>
        <w:ind w:left="0" w:firstLine="709"/>
        <w:jc w:val="both"/>
      </w:pPr>
      <w:r w:rsidRPr="001E44EF">
        <w:rPr>
          <w:i/>
        </w:rPr>
        <w:t>Практическое задание 1:</w:t>
      </w:r>
    </w:p>
    <w:p w:rsidR="000D7819" w:rsidRPr="008073C3" w:rsidRDefault="000D7819" w:rsidP="008073C3">
      <w:pPr>
        <w:pStyle w:val="NormalWeb"/>
        <w:spacing w:after="0"/>
        <w:ind w:firstLine="709"/>
        <w:jc w:val="both"/>
        <w:rPr>
          <w:rFonts w:ascii="Times New Roman" w:hAnsi="Times New Roman"/>
          <w:color w:val="auto"/>
          <w:sz w:val="24"/>
          <w:szCs w:val="24"/>
        </w:rPr>
      </w:pPr>
      <w:r w:rsidRPr="008073C3">
        <w:rPr>
          <w:rFonts w:ascii="Times New Roman" w:hAnsi="Times New Roman"/>
          <w:color w:val="auto"/>
          <w:sz w:val="24"/>
          <w:szCs w:val="24"/>
        </w:rPr>
        <w:t>Российский инвестор купил акции компании А на 600 тыс. долл., компании В на 400 тыс. долл. Стандартное отклонение доходности акции компании А в расчете на день составляет 1,4%, компании В – 1,55%. Курс 1 долл. = 28 руб. Стандартное отклонение валютного курса в расчете на один день 0,43%, коэффициент ковариации между курсом доллара и доходностью акции компании А равен 0,0903, доходность компании В – 0,05332. Ковариация доходностей акции компании А и В равна 1,736. Определить стандартное отклонение доходности портфеля в расчете на один день.</w:t>
      </w:r>
    </w:p>
    <w:p w:rsidR="000D7819" w:rsidRDefault="000D7819" w:rsidP="008073C3">
      <w:pPr>
        <w:pStyle w:val="ListParagraph"/>
        <w:ind w:left="0" w:firstLine="709"/>
        <w:jc w:val="both"/>
        <w:rPr>
          <w:b/>
        </w:rPr>
      </w:pPr>
    </w:p>
    <w:p w:rsidR="000D7819" w:rsidRDefault="000D7819" w:rsidP="001E44EF">
      <w:pPr>
        <w:pStyle w:val="ListParagraph"/>
        <w:jc w:val="both"/>
        <w:rPr>
          <w:i/>
        </w:rPr>
      </w:pPr>
      <w:r w:rsidRPr="001E44EF">
        <w:rPr>
          <w:i/>
        </w:rPr>
        <w:t>Практическое задание 2:</w:t>
      </w:r>
    </w:p>
    <w:p w:rsidR="000D7819" w:rsidRPr="008073C3" w:rsidRDefault="000D7819" w:rsidP="008073C3">
      <w:pPr>
        <w:pStyle w:val="ListParagraph"/>
        <w:ind w:left="0" w:firstLine="709"/>
        <w:jc w:val="both"/>
      </w:pPr>
      <w:r w:rsidRPr="008073C3">
        <w:t>Акции компании «А» имеют среднегодовую доходность в размере 13,5% и стандартное отклонение 21,3%.</w:t>
      </w:r>
    </w:p>
    <w:p w:rsidR="000D7819" w:rsidRPr="008073C3" w:rsidRDefault="000D7819" w:rsidP="008073C3">
      <w:pPr>
        <w:pStyle w:val="ListParagraph"/>
        <w:ind w:left="0" w:firstLine="709"/>
        <w:jc w:val="both"/>
      </w:pPr>
      <w:r w:rsidRPr="008073C3">
        <w:t>Акции компании «В» имеют среднегодовую доходность в размере 11,1% и стандартное отклонение 19,1%.</w:t>
      </w:r>
    </w:p>
    <w:p w:rsidR="000D7819" w:rsidRPr="008073C3" w:rsidRDefault="000D7819" w:rsidP="008073C3">
      <w:pPr>
        <w:pStyle w:val="ListParagraph"/>
        <w:ind w:left="0" w:firstLine="709"/>
        <w:jc w:val="both"/>
        <w:rPr>
          <w:b/>
        </w:rPr>
      </w:pPr>
      <w:r w:rsidRPr="008073C3">
        <w:t>Используя коэффициент вариации, определите степень рискованности данных акций и какой акции инвестор должен отдать предпочтение по критерию «риск-доходность».</w:t>
      </w:r>
    </w:p>
    <w:p w:rsidR="000D7819" w:rsidRDefault="000D7819" w:rsidP="008D46F4">
      <w:pPr>
        <w:pStyle w:val="ListParagraph"/>
        <w:spacing w:line="120" w:lineRule="auto"/>
        <w:ind w:left="0" w:firstLine="709"/>
        <w:jc w:val="both"/>
        <w:rPr>
          <w:i/>
        </w:rPr>
      </w:pPr>
    </w:p>
    <w:p w:rsidR="000D7819" w:rsidRDefault="000D7819" w:rsidP="001E44EF">
      <w:pPr>
        <w:pStyle w:val="ListParagraph"/>
        <w:ind w:left="0" w:firstLine="709"/>
        <w:jc w:val="both"/>
      </w:pPr>
      <w:r w:rsidRPr="001E44EF">
        <w:rPr>
          <w:i/>
        </w:rPr>
        <w:t>Практическое задание 3:</w:t>
      </w:r>
    </w:p>
    <w:p w:rsidR="000D7819" w:rsidRPr="000778D9" w:rsidRDefault="000D7819" w:rsidP="000778D9">
      <w:pPr>
        <w:pStyle w:val="NormalWeb"/>
        <w:spacing w:after="0"/>
        <w:ind w:firstLine="709"/>
        <w:jc w:val="both"/>
        <w:rPr>
          <w:rFonts w:ascii="Times New Roman" w:hAnsi="Times New Roman"/>
          <w:color w:val="auto"/>
          <w:sz w:val="24"/>
          <w:szCs w:val="24"/>
        </w:rPr>
      </w:pPr>
      <w:r w:rsidRPr="000778D9">
        <w:rPr>
          <w:rFonts w:ascii="Times New Roman" w:hAnsi="Times New Roman"/>
          <w:color w:val="auto"/>
          <w:sz w:val="24"/>
          <w:szCs w:val="24"/>
        </w:rPr>
        <w:t>Вы располагаете следующими видами активов: ГКО, муниципальная облигация, привилегированная акция «Промстройбанка», обыкновенная акция «Томсктелеком», простой вексель «Томскэнерго». Расположите вышеперечисленные виды активов по мере убывания степени риска.</w:t>
      </w:r>
    </w:p>
    <w:p w:rsidR="000D7819" w:rsidRDefault="000D7819" w:rsidP="008D46F4">
      <w:pPr>
        <w:pStyle w:val="ListParagraph"/>
        <w:ind w:left="0"/>
        <w:jc w:val="center"/>
        <w:rPr>
          <w:b/>
        </w:rPr>
      </w:pPr>
    </w:p>
    <w:p w:rsidR="000D7819" w:rsidRPr="008073C3" w:rsidRDefault="000D7819" w:rsidP="008073C3">
      <w:pPr>
        <w:jc w:val="center"/>
        <w:rPr>
          <w:b/>
        </w:rPr>
      </w:pPr>
      <w:r w:rsidRPr="008073C3">
        <w:rPr>
          <w:b/>
        </w:rPr>
        <w:t>Кейс</w:t>
      </w:r>
    </w:p>
    <w:p w:rsidR="000D7819" w:rsidRPr="008073C3" w:rsidRDefault="000D7819" w:rsidP="008073C3">
      <w:pPr>
        <w:ind w:firstLine="708"/>
        <w:jc w:val="both"/>
      </w:pPr>
      <w:r w:rsidRPr="008073C3">
        <w:t>Сотрудник американского банка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имейл отправлен. На требование удалить письмо без прочтения и связаться с банком владелец злополучного имейла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опасался банк - происходит огласка факта утечки данных о клиентах.</w:t>
      </w:r>
    </w:p>
    <w:p w:rsidR="000D7819" w:rsidRPr="008073C3" w:rsidRDefault="000D7819" w:rsidP="008073C3">
      <w:pPr>
        <w:pStyle w:val="ListParagraph"/>
        <w:ind w:left="0" w:firstLine="709"/>
        <w:jc w:val="both"/>
      </w:pPr>
      <w:r w:rsidRPr="008073C3">
        <w:t>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Разработать стратегию поведения, которые позволили бы вернуть компании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0D7819" w:rsidRDefault="000D7819" w:rsidP="00E9652B">
      <w:pPr>
        <w:pStyle w:val="ListParagraph"/>
        <w:jc w:val="both"/>
        <w:rPr>
          <w:b/>
        </w:rPr>
      </w:pPr>
    </w:p>
    <w:p w:rsidR="000D7819" w:rsidRPr="00E9652B" w:rsidRDefault="000D7819" w:rsidP="00E9652B">
      <w:pPr>
        <w:pStyle w:val="ListParagraph"/>
        <w:jc w:val="both"/>
        <w:rPr>
          <w:b/>
        </w:rPr>
      </w:pPr>
      <w:r w:rsidRPr="00E9652B">
        <w:rPr>
          <w:b/>
        </w:rPr>
        <w:t xml:space="preserve">Тема </w:t>
      </w:r>
      <w:r>
        <w:rPr>
          <w:b/>
        </w:rPr>
        <w:t>8</w:t>
      </w:r>
      <w:r w:rsidRPr="00E9652B">
        <w:rPr>
          <w:b/>
        </w:rPr>
        <w:t xml:space="preserve">: </w:t>
      </w:r>
      <w:r w:rsidRPr="000778D9">
        <w:rPr>
          <w:b/>
        </w:rPr>
        <w:t>Программа управления рисками на предприятии</w:t>
      </w:r>
    </w:p>
    <w:p w:rsidR="000D7819" w:rsidRDefault="000D7819" w:rsidP="00E9652B">
      <w:pPr>
        <w:pStyle w:val="ListParagraph"/>
        <w:ind w:left="0" w:firstLine="708"/>
        <w:jc w:val="both"/>
        <w:rPr>
          <w:i/>
        </w:rPr>
      </w:pPr>
    </w:p>
    <w:p w:rsidR="000D7819" w:rsidRPr="00E9652B" w:rsidRDefault="000D7819" w:rsidP="00E9652B">
      <w:pPr>
        <w:pStyle w:val="ListParagraph"/>
        <w:ind w:left="0" w:firstLine="708"/>
        <w:jc w:val="both"/>
        <w:rPr>
          <w:i/>
        </w:rPr>
      </w:pPr>
      <w:r w:rsidRPr="00E9652B">
        <w:rPr>
          <w:i/>
        </w:rPr>
        <w:t>Вопросы к занятию</w:t>
      </w:r>
    </w:p>
    <w:p w:rsidR="000D7819" w:rsidRDefault="000D7819" w:rsidP="000778D9">
      <w:pPr>
        <w:pStyle w:val="ListParagraph"/>
        <w:ind w:left="0" w:firstLine="709"/>
        <w:jc w:val="both"/>
      </w:pPr>
      <w:r>
        <w:t xml:space="preserve">1. Общие подходы к формированию программы управления рисками на предприятии. </w:t>
      </w:r>
    </w:p>
    <w:p w:rsidR="000D7819" w:rsidRDefault="000D7819" w:rsidP="000778D9">
      <w:pPr>
        <w:pStyle w:val="ListParagraph"/>
        <w:ind w:left="0" w:firstLine="709"/>
        <w:jc w:val="both"/>
      </w:pPr>
      <w:r>
        <w:t xml:space="preserve">2. Этапы разработки программы  управления рисками. </w:t>
      </w:r>
    </w:p>
    <w:p w:rsidR="000D7819" w:rsidRDefault="000D7819" w:rsidP="000778D9">
      <w:pPr>
        <w:pStyle w:val="ListParagraph"/>
        <w:ind w:left="0" w:firstLine="709"/>
        <w:jc w:val="both"/>
      </w:pPr>
      <w:r>
        <w:t>3. Оценка эффективности текущего управления рисками.</w:t>
      </w:r>
    </w:p>
    <w:p w:rsidR="000D7819" w:rsidRDefault="000D7819" w:rsidP="000778D9">
      <w:pPr>
        <w:pStyle w:val="ListParagraph"/>
        <w:ind w:left="0" w:firstLine="709"/>
        <w:jc w:val="both"/>
      </w:pPr>
      <w:r>
        <w:t>4. Понятие рисков в программе стратегического планирования развития предприятия.</w:t>
      </w:r>
    </w:p>
    <w:p w:rsidR="000D7819" w:rsidRDefault="000D7819" w:rsidP="000778D9">
      <w:pPr>
        <w:pStyle w:val="ListParagraph"/>
        <w:ind w:left="0" w:firstLine="709"/>
        <w:jc w:val="both"/>
        <w:rPr>
          <w:b/>
        </w:rPr>
      </w:pPr>
      <w:r>
        <w:t>5. Программа стратегического анализа рисков предприятия.</w:t>
      </w:r>
    </w:p>
    <w:p w:rsidR="000D7819" w:rsidRDefault="000D7819" w:rsidP="008D46F4">
      <w:pPr>
        <w:pStyle w:val="ListParagraph"/>
        <w:spacing w:line="120" w:lineRule="auto"/>
        <w:ind w:left="0" w:firstLine="709"/>
        <w:jc w:val="both"/>
        <w:rPr>
          <w:i/>
        </w:rPr>
      </w:pPr>
    </w:p>
    <w:p w:rsidR="000D7819" w:rsidRDefault="000D7819" w:rsidP="003830C5">
      <w:pPr>
        <w:pStyle w:val="ListParagraph"/>
        <w:ind w:left="0" w:firstLine="709"/>
        <w:jc w:val="both"/>
        <w:rPr>
          <w:i/>
        </w:rPr>
      </w:pPr>
      <w:r w:rsidRPr="00E9652B">
        <w:rPr>
          <w:i/>
        </w:rPr>
        <w:t>Практическое задание</w:t>
      </w:r>
      <w:r>
        <w:rPr>
          <w:i/>
        </w:rPr>
        <w:t xml:space="preserve"> 1</w:t>
      </w:r>
      <w:r w:rsidRPr="00E9652B">
        <w:rPr>
          <w:i/>
        </w:rPr>
        <w:t>:</w:t>
      </w:r>
      <w:r w:rsidRPr="000778D9">
        <w:rPr>
          <w:u w:val="single"/>
        </w:rPr>
        <w:t>ПрограммаКартографирование рисков</w:t>
      </w:r>
    </w:p>
    <w:p w:rsidR="000D7819" w:rsidRDefault="000D7819" w:rsidP="000778D9">
      <w:pPr>
        <w:ind w:firstLine="709"/>
        <w:jc w:val="both"/>
      </w:pPr>
      <w:r>
        <w:t xml:space="preserve">В соответствии с разработанным бизнес-планом инвестиционного проекта размер плановой прибыли по проекту составляет 3700 тыс. долл. Постройте карту рисков проекта на основании следующих параметров: </w:t>
      </w:r>
    </w:p>
    <w:p w:rsidR="000D7819" w:rsidRDefault="000D7819" w:rsidP="000778D9">
      <w:pPr>
        <w:ind w:firstLine="709"/>
        <w:jc w:val="both"/>
      </w:pPr>
      <w:r>
        <w:t xml:space="preserve">1) вероятность воздействия рисков; </w:t>
      </w:r>
    </w:p>
    <w:p w:rsidR="000D7819" w:rsidRDefault="000D7819" w:rsidP="000778D9">
      <w:pPr>
        <w:ind w:firstLine="709"/>
        <w:jc w:val="both"/>
      </w:pPr>
      <w:r>
        <w:t>2) доля величины потерь, возникающих в результате воздействия риска по отношению к плановой прибыли организации по проекту.</w:t>
      </w:r>
    </w:p>
    <w:p w:rsidR="000D7819" w:rsidRDefault="000D7819" w:rsidP="000778D9">
      <w:pPr>
        <w:ind w:firstLine="709"/>
        <w:jc w:val="both"/>
      </w:pPr>
      <w:r>
        <w:t>Исходные данные для построения карты рисков представлены в таблице 8</w:t>
      </w:r>
    </w:p>
    <w:p w:rsidR="000D7819" w:rsidRDefault="000D7819" w:rsidP="000778D9">
      <w:pPr>
        <w:ind w:firstLine="709"/>
        <w:jc w:val="right"/>
      </w:pPr>
      <w:r>
        <w:t xml:space="preserve">Таблица 8 </w:t>
      </w:r>
    </w:p>
    <w:p w:rsidR="000D7819" w:rsidRDefault="000D7819" w:rsidP="000778D9">
      <w:pPr>
        <w:ind w:firstLine="709"/>
        <w:jc w:val="center"/>
        <w:rPr>
          <w:i/>
        </w:rPr>
      </w:pPr>
      <w:r>
        <w:t>Исходные данные для построения карты рисков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72"/>
        <w:gridCol w:w="5245"/>
        <w:gridCol w:w="2126"/>
        <w:gridCol w:w="2273"/>
      </w:tblGrid>
      <w:tr w:rsidR="000D7819" w:rsidTr="001B0166">
        <w:tc>
          <w:tcPr>
            <w:tcW w:w="572" w:type="dxa"/>
          </w:tcPr>
          <w:p w:rsidR="000D7819" w:rsidRPr="0068529F" w:rsidRDefault="000D7819" w:rsidP="001B0166">
            <w:pPr>
              <w:jc w:val="both"/>
            </w:pPr>
            <w:r w:rsidRPr="0068529F">
              <w:t>№п/п</w:t>
            </w:r>
          </w:p>
        </w:tc>
        <w:tc>
          <w:tcPr>
            <w:tcW w:w="5245" w:type="dxa"/>
            <w:vAlign w:val="center"/>
          </w:tcPr>
          <w:p w:rsidR="000D7819" w:rsidRPr="0068529F" w:rsidRDefault="000D7819" w:rsidP="001B0166">
            <w:pPr>
              <w:jc w:val="center"/>
            </w:pPr>
            <w:r>
              <w:t>Вид риска</w:t>
            </w:r>
          </w:p>
        </w:tc>
        <w:tc>
          <w:tcPr>
            <w:tcW w:w="2126" w:type="dxa"/>
          </w:tcPr>
          <w:p w:rsidR="000D7819" w:rsidRDefault="000D7819" w:rsidP="001B0166">
            <w:pPr>
              <w:jc w:val="center"/>
            </w:pPr>
            <w:r>
              <w:t>Вероятность</w:t>
            </w:r>
          </w:p>
          <w:p w:rsidR="000D7819" w:rsidRDefault="000D7819" w:rsidP="001B0166">
            <w:pPr>
              <w:jc w:val="center"/>
            </w:pPr>
            <w:r>
              <w:t>воздействия риска,</w:t>
            </w:r>
          </w:p>
          <w:p w:rsidR="000D7819" w:rsidRPr="0068529F" w:rsidRDefault="000D7819" w:rsidP="001B0166">
            <w:pPr>
              <w:jc w:val="center"/>
            </w:pPr>
            <w:r>
              <w:t>доли единицы</w:t>
            </w:r>
          </w:p>
        </w:tc>
        <w:tc>
          <w:tcPr>
            <w:tcW w:w="2273" w:type="dxa"/>
          </w:tcPr>
          <w:p w:rsidR="000D7819" w:rsidRPr="0068529F" w:rsidRDefault="000D7819" w:rsidP="001B0166">
            <w:pPr>
              <w:jc w:val="center"/>
            </w:pPr>
            <w:r w:rsidRPr="0068529F">
              <w:t>Потери в результате</w:t>
            </w:r>
          </w:p>
          <w:p w:rsidR="000D7819" w:rsidRPr="0068529F" w:rsidRDefault="000D7819" w:rsidP="001B0166">
            <w:pPr>
              <w:jc w:val="center"/>
            </w:pPr>
            <w:r w:rsidRPr="0068529F">
              <w:t>воздействия рисков,</w:t>
            </w:r>
          </w:p>
          <w:p w:rsidR="000D7819" w:rsidRPr="001B0166" w:rsidRDefault="000D7819" w:rsidP="001B0166">
            <w:pPr>
              <w:jc w:val="center"/>
              <w:rPr>
                <w:i/>
              </w:rPr>
            </w:pPr>
            <w:r w:rsidRPr="0068529F">
              <w:t>тыс. долл.</w:t>
            </w:r>
          </w:p>
        </w:tc>
      </w:tr>
      <w:tr w:rsidR="000D7819" w:rsidTr="001B0166">
        <w:tc>
          <w:tcPr>
            <w:tcW w:w="572" w:type="dxa"/>
          </w:tcPr>
          <w:p w:rsidR="000D7819" w:rsidRPr="0068529F" w:rsidRDefault="000D7819" w:rsidP="001B0166">
            <w:pPr>
              <w:jc w:val="both"/>
            </w:pPr>
            <w:r>
              <w:t>Р1</w:t>
            </w:r>
          </w:p>
        </w:tc>
        <w:tc>
          <w:tcPr>
            <w:tcW w:w="5245" w:type="dxa"/>
          </w:tcPr>
          <w:p w:rsidR="000D7819" w:rsidRPr="0068529F" w:rsidRDefault="000D7819" w:rsidP="0068529F">
            <w:r>
              <w:t>Риск нарушения сроков и объемов поставки материалов</w:t>
            </w:r>
          </w:p>
        </w:tc>
        <w:tc>
          <w:tcPr>
            <w:tcW w:w="2126" w:type="dxa"/>
          </w:tcPr>
          <w:p w:rsidR="000D7819" w:rsidRPr="0068529F" w:rsidRDefault="000D7819" w:rsidP="001B0166">
            <w:pPr>
              <w:jc w:val="center"/>
            </w:pPr>
            <w:r>
              <w:t>0,30</w:t>
            </w:r>
          </w:p>
        </w:tc>
        <w:tc>
          <w:tcPr>
            <w:tcW w:w="2273" w:type="dxa"/>
          </w:tcPr>
          <w:p w:rsidR="000D7819" w:rsidRPr="0068529F" w:rsidRDefault="000D7819" w:rsidP="001B0166">
            <w:pPr>
              <w:jc w:val="center"/>
            </w:pPr>
            <w:r w:rsidRPr="0068529F">
              <w:t>250</w:t>
            </w:r>
          </w:p>
        </w:tc>
      </w:tr>
      <w:tr w:rsidR="000D7819" w:rsidTr="001B0166">
        <w:tc>
          <w:tcPr>
            <w:tcW w:w="572" w:type="dxa"/>
          </w:tcPr>
          <w:p w:rsidR="000D7819" w:rsidRPr="0068529F" w:rsidRDefault="000D7819" w:rsidP="001B0166">
            <w:pPr>
              <w:jc w:val="both"/>
            </w:pPr>
            <w:r>
              <w:t>Р2</w:t>
            </w:r>
          </w:p>
        </w:tc>
        <w:tc>
          <w:tcPr>
            <w:tcW w:w="5245" w:type="dxa"/>
          </w:tcPr>
          <w:p w:rsidR="000D7819" w:rsidRPr="0068529F" w:rsidRDefault="000D7819" w:rsidP="001B0166">
            <w:pPr>
              <w:jc w:val="both"/>
            </w:pPr>
            <w:r>
              <w:t>Риск отсутствия материалов и ресурсов необходимого качества и свойств</w:t>
            </w:r>
          </w:p>
        </w:tc>
        <w:tc>
          <w:tcPr>
            <w:tcW w:w="2126" w:type="dxa"/>
          </w:tcPr>
          <w:p w:rsidR="000D7819" w:rsidRPr="0068529F" w:rsidRDefault="000D7819" w:rsidP="001B0166">
            <w:pPr>
              <w:jc w:val="center"/>
            </w:pPr>
            <w:r>
              <w:t>0,25</w:t>
            </w:r>
          </w:p>
        </w:tc>
        <w:tc>
          <w:tcPr>
            <w:tcW w:w="2273" w:type="dxa"/>
          </w:tcPr>
          <w:p w:rsidR="000D7819" w:rsidRPr="0068529F" w:rsidRDefault="000D7819" w:rsidP="001B0166">
            <w:pPr>
              <w:jc w:val="center"/>
            </w:pPr>
            <w:r w:rsidRPr="0068529F">
              <w:t>300</w:t>
            </w:r>
          </w:p>
        </w:tc>
      </w:tr>
      <w:tr w:rsidR="000D7819" w:rsidTr="001B0166">
        <w:tc>
          <w:tcPr>
            <w:tcW w:w="572" w:type="dxa"/>
          </w:tcPr>
          <w:p w:rsidR="000D7819" w:rsidRPr="0068529F" w:rsidRDefault="000D7819" w:rsidP="001B0166">
            <w:pPr>
              <w:jc w:val="both"/>
            </w:pPr>
            <w:r>
              <w:t>Р3</w:t>
            </w:r>
          </w:p>
        </w:tc>
        <w:tc>
          <w:tcPr>
            <w:tcW w:w="5245" w:type="dxa"/>
          </w:tcPr>
          <w:p w:rsidR="000D7819" w:rsidRPr="0068529F" w:rsidRDefault="000D7819" w:rsidP="001B0166">
            <w:pPr>
              <w:jc w:val="both"/>
            </w:pPr>
            <w:r w:rsidRPr="0068529F">
              <w:t>Риск изменения состояния грунта</w:t>
            </w:r>
          </w:p>
        </w:tc>
        <w:tc>
          <w:tcPr>
            <w:tcW w:w="2126" w:type="dxa"/>
          </w:tcPr>
          <w:p w:rsidR="000D7819" w:rsidRPr="0068529F" w:rsidRDefault="000D7819" w:rsidP="001B0166">
            <w:pPr>
              <w:jc w:val="center"/>
            </w:pPr>
            <w:r>
              <w:t>0,15</w:t>
            </w:r>
          </w:p>
        </w:tc>
        <w:tc>
          <w:tcPr>
            <w:tcW w:w="2273" w:type="dxa"/>
          </w:tcPr>
          <w:p w:rsidR="000D7819" w:rsidRPr="0068529F" w:rsidRDefault="000D7819" w:rsidP="001B0166">
            <w:pPr>
              <w:jc w:val="center"/>
            </w:pPr>
            <w:r>
              <w:t>1700</w:t>
            </w:r>
          </w:p>
        </w:tc>
      </w:tr>
      <w:tr w:rsidR="000D7819" w:rsidTr="001B0166">
        <w:tc>
          <w:tcPr>
            <w:tcW w:w="572" w:type="dxa"/>
          </w:tcPr>
          <w:p w:rsidR="000D7819" w:rsidRPr="0068529F" w:rsidRDefault="000D7819" w:rsidP="001B0166">
            <w:pPr>
              <w:jc w:val="both"/>
            </w:pPr>
            <w:r>
              <w:t>Р4</w:t>
            </w:r>
          </w:p>
        </w:tc>
        <w:tc>
          <w:tcPr>
            <w:tcW w:w="5245" w:type="dxa"/>
          </w:tcPr>
          <w:p w:rsidR="000D7819" w:rsidRPr="0068529F" w:rsidRDefault="000D7819" w:rsidP="001B0166">
            <w:pPr>
              <w:jc w:val="both"/>
            </w:pPr>
            <w:r>
              <w:t>Риск задержки платежей инвесто</w:t>
            </w:r>
            <w:r w:rsidRPr="0068529F">
              <w:t>ром</w:t>
            </w:r>
          </w:p>
        </w:tc>
        <w:tc>
          <w:tcPr>
            <w:tcW w:w="2126" w:type="dxa"/>
          </w:tcPr>
          <w:p w:rsidR="000D7819" w:rsidRPr="0068529F" w:rsidRDefault="000D7819" w:rsidP="001B0166">
            <w:pPr>
              <w:jc w:val="center"/>
            </w:pPr>
            <w:r>
              <w:t>0,5</w:t>
            </w:r>
          </w:p>
        </w:tc>
        <w:tc>
          <w:tcPr>
            <w:tcW w:w="2273" w:type="dxa"/>
          </w:tcPr>
          <w:p w:rsidR="000D7819" w:rsidRPr="0068529F" w:rsidRDefault="000D7819" w:rsidP="001B0166">
            <w:pPr>
              <w:jc w:val="center"/>
            </w:pPr>
            <w:r>
              <w:t>600</w:t>
            </w:r>
          </w:p>
        </w:tc>
      </w:tr>
      <w:tr w:rsidR="000D7819" w:rsidTr="001B0166">
        <w:tc>
          <w:tcPr>
            <w:tcW w:w="572" w:type="dxa"/>
          </w:tcPr>
          <w:p w:rsidR="000D7819" w:rsidRPr="0068529F" w:rsidRDefault="000D7819" w:rsidP="001B0166">
            <w:pPr>
              <w:jc w:val="both"/>
            </w:pPr>
            <w:r>
              <w:t>Р5</w:t>
            </w:r>
          </w:p>
        </w:tc>
        <w:tc>
          <w:tcPr>
            <w:tcW w:w="5245" w:type="dxa"/>
          </w:tcPr>
          <w:p w:rsidR="000D7819" w:rsidRPr="0068529F" w:rsidRDefault="000D7819" w:rsidP="001B0166">
            <w:pPr>
              <w:jc w:val="both"/>
            </w:pPr>
            <w:r>
              <w:t>Риск нарушения согласованности финансовых потоков</w:t>
            </w:r>
          </w:p>
        </w:tc>
        <w:tc>
          <w:tcPr>
            <w:tcW w:w="2126" w:type="dxa"/>
          </w:tcPr>
          <w:p w:rsidR="000D7819" w:rsidRPr="0068529F" w:rsidRDefault="000D7819" w:rsidP="001B0166">
            <w:pPr>
              <w:jc w:val="center"/>
            </w:pPr>
            <w:r>
              <w:t>0,70</w:t>
            </w:r>
          </w:p>
        </w:tc>
        <w:tc>
          <w:tcPr>
            <w:tcW w:w="2273" w:type="dxa"/>
          </w:tcPr>
          <w:p w:rsidR="000D7819" w:rsidRPr="0068529F" w:rsidRDefault="000D7819" w:rsidP="001B0166">
            <w:pPr>
              <w:jc w:val="center"/>
            </w:pPr>
            <w:r>
              <w:t>400</w:t>
            </w:r>
          </w:p>
        </w:tc>
      </w:tr>
      <w:tr w:rsidR="000D7819" w:rsidTr="001B0166">
        <w:tc>
          <w:tcPr>
            <w:tcW w:w="572" w:type="dxa"/>
          </w:tcPr>
          <w:p w:rsidR="000D7819" w:rsidRPr="0068529F" w:rsidRDefault="000D7819" w:rsidP="001B0166">
            <w:pPr>
              <w:jc w:val="both"/>
            </w:pPr>
            <w:r>
              <w:t>Р6</w:t>
            </w:r>
          </w:p>
        </w:tc>
        <w:tc>
          <w:tcPr>
            <w:tcW w:w="5245" w:type="dxa"/>
          </w:tcPr>
          <w:p w:rsidR="000D7819" w:rsidRPr="0068529F" w:rsidRDefault="000D7819" w:rsidP="001B0166">
            <w:pPr>
              <w:jc w:val="both"/>
            </w:pPr>
            <w:r>
              <w:t>Риск срыва планов реализации проекта из-за ошибок в инвестиционном/финансовом плане</w:t>
            </w:r>
          </w:p>
        </w:tc>
        <w:tc>
          <w:tcPr>
            <w:tcW w:w="2126" w:type="dxa"/>
          </w:tcPr>
          <w:p w:rsidR="000D7819" w:rsidRPr="0068529F" w:rsidRDefault="000D7819" w:rsidP="001B0166">
            <w:pPr>
              <w:jc w:val="center"/>
            </w:pPr>
            <w:r>
              <w:t>0,35</w:t>
            </w:r>
          </w:p>
        </w:tc>
        <w:tc>
          <w:tcPr>
            <w:tcW w:w="2273" w:type="dxa"/>
          </w:tcPr>
          <w:p w:rsidR="000D7819" w:rsidRPr="0068529F" w:rsidRDefault="000D7819" w:rsidP="001B0166">
            <w:pPr>
              <w:jc w:val="center"/>
            </w:pPr>
            <w:r>
              <w:t>780</w:t>
            </w:r>
          </w:p>
        </w:tc>
      </w:tr>
      <w:tr w:rsidR="000D7819" w:rsidTr="001B0166">
        <w:tc>
          <w:tcPr>
            <w:tcW w:w="572" w:type="dxa"/>
          </w:tcPr>
          <w:p w:rsidR="000D7819" w:rsidRPr="0068529F" w:rsidRDefault="000D7819" w:rsidP="001B0166">
            <w:pPr>
              <w:jc w:val="both"/>
            </w:pPr>
            <w:r>
              <w:t>Р7</w:t>
            </w:r>
          </w:p>
        </w:tc>
        <w:tc>
          <w:tcPr>
            <w:tcW w:w="5245" w:type="dxa"/>
          </w:tcPr>
          <w:p w:rsidR="000D7819" w:rsidRDefault="000D7819" w:rsidP="001B0166">
            <w:pPr>
              <w:jc w:val="both"/>
            </w:pPr>
            <w:r>
              <w:t xml:space="preserve">Риск возникновения несчастного </w:t>
            </w:r>
          </w:p>
          <w:p w:rsidR="000D7819" w:rsidRPr="0068529F" w:rsidRDefault="000D7819" w:rsidP="001B0166">
            <w:pPr>
              <w:jc w:val="both"/>
            </w:pPr>
            <w:r>
              <w:t>случая</w:t>
            </w:r>
          </w:p>
        </w:tc>
        <w:tc>
          <w:tcPr>
            <w:tcW w:w="2126" w:type="dxa"/>
          </w:tcPr>
          <w:p w:rsidR="000D7819" w:rsidRPr="0068529F" w:rsidRDefault="000D7819" w:rsidP="001B0166">
            <w:pPr>
              <w:jc w:val="center"/>
            </w:pPr>
            <w:r>
              <w:t>0,10</w:t>
            </w:r>
          </w:p>
        </w:tc>
        <w:tc>
          <w:tcPr>
            <w:tcW w:w="2273" w:type="dxa"/>
          </w:tcPr>
          <w:p w:rsidR="000D7819" w:rsidRPr="0068529F" w:rsidRDefault="000D7819" w:rsidP="001B0166">
            <w:pPr>
              <w:jc w:val="center"/>
            </w:pPr>
            <w:r>
              <w:t>200</w:t>
            </w:r>
          </w:p>
        </w:tc>
      </w:tr>
      <w:tr w:rsidR="000D7819" w:rsidTr="001B0166">
        <w:tc>
          <w:tcPr>
            <w:tcW w:w="572" w:type="dxa"/>
          </w:tcPr>
          <w:p w:rsidR="000D7819" w:rsidRPr="0068529F" w:rsidRDefault="000D7819" w:rsidP="001B0166">
            <w:pPr>
              <w:jc w:val="both"/>
            </w:pPr>
            <w:r>
              <w:t>Р8</w:t>
            </w:r>
          </w:p>
        </w:tc>
        <w:tc>
          <w:tcPr>
            <w:tcW w:w="5245" w:type="dxa"/>
          </w:tcPr>
          <w:p w:rsidR="000D7819" w:rsidRPr="0068529F" w:rsidRDefault="000D7819" w:rsidP="001B0166">
            <w:pPr>
              <w:jc w:val="both"/>
            </w:pPr>
            <w:r>
              <w:t>Риск ошибок при реализации архитектурно-планировочных решений</w:t>
            </w:r>
          </w:p>
        </w:tc>
        <w:tc>
          <w:tcPr>
            <w:tcW w:w="2126" w:type="dxa"/>
          </w:tcPr>
          <w:p w:rsidR="000D7819" w:rsidRPr="0068529F" w:rsidRDefault="000D7819" w:rsidP="001B0166">
            <w:pPr>
              <w:jc w:val="center"/>
            </w:pPr>
            <w:r>
              <w:t>0,05</w:t>
            </w:r>
          </w:p>
        </w:tc>
        <w:tc>
          <w:tcPr>
            <w:tcW w:w="2273" w:type="dxa"/>
          </w:tcPr>
          <w:p w:rsidR="000D7819" w:rsidRPr="0068529F" w:rsidRDefault="000D7819" w:rsidP="001B0166">
            <w:pPr>
              <w:jc w:val="center"/>
            </w:pPr>
            <w:r>
              <w:t>910</w:t>
            </w:r>
          </w:p>
        </w:tc>
      </w:tr>
    </w:tbl>
    <w:p w:rsidR="000D7819" w:rsidRDefault="000D7819" w:rsidP="003830C5">
      <w:pPr>
        <w:spacing w:line="120" w:lineRule="auto"/>
        <w:ind w:firstLine="709"/>
        <w:jc w:val="both"/>
        <w:rPr>
          <w:i/>
        </w:rPr>
      </w:pPr>
    </w:p>
    <w:p w:rsidR="000D7819" w:rsidRPr="008D46F4" w:rsidRDefault="000D7819" w:rsidP="008D46F4">
      <w:pPr>
        <w:ind w:firstLine="709"/>
        <w:jc w:val="both"/>
      </w:pPr>
      <w:r w:rsidRPr="008D46F4">
        <w:t>Сделайте выводы относительно каждого вида риска.</w:t>
      </w:r>
    </w:p>
    <w:p w:rsidR="000D7819" w:rsidRPr="008D46F4" w:rsidRDefault="000D7819" w:rsidP="008D46F4">
      <w:pPr>
        <w:ind w:firstLine="709"/>
        <w:jc w:val="both"/>
      </w:pPr>
      <w:r w:rsidRPr="008D46F4">
        <w:t>Примечание: Границы толерантности к риску:</w:t>
      </w:r>
    </w:p>
    <w:p w:rsidR="000D7819" w:rsidRPr="008D46F4" w:rsidRDefault="000D7819" w:rsidP="008D46F4">
      <w:pPr>
        <w:ind w:firstLine="709"/>
        <w:jc w:val="both"/>
      </w:pPr>
      <w:r w:rsidRPr="008D46F4">
        <w:t>1. Зона «допустимого риска» (зеленая зона): вероятность воздействия риска от 0 до 0,35 (включительно); величина потерь в результате воздействия риска составляет от 0 до 25 % (включительно) общей величины плановой прибыли по проекту.</w:t>
      </w:r>
    </w:p>
    <w:p w:rsidR="000D7819" w:rsidRPr="008D46F4" w:rsidRDefault="000D7819" w:rsidP="008D46F4">
      <w:pPr>
        <w:ind w:firstLine="709"/>
        <w:jc w:val="both"/>
      </w:pPr>
      <w:r w:rsidRPr="008D46F4">
        <w:t>2. Зона «среднего риска» (желтая зона): вероятность воздействия риска составляет от 0,36 до 0,70 (включительно); потери от воздействия риска — от 26 до 50 % (включительно) величины плановой прибыли по проекту.</w:t>
      </w:r>
    </w:p>
    <w:p w:rsidR="000D7819" w:rsidRPr="008D46F4" w:rsidRDefault="000D7819" w:rsidP="008D46F4">
      <w:pPr>
        <w:ind w:firstLine="709"/>
        <w:jc w:val="both"/>
      </w:pPr>
      <w:r w:rsidRPr="008D46F4">
        <w:t>3. Зона «недопустимого риска» (красная зона): вероятность воздействия риска свыше 0,71; величина потерь в результате воздействия риска составляет более 51 % общей величины плановой прибыли по проекту</w:t>
      </w:r>
    </w:p>
    <w:p w:rsidR="000D7819" w:rsidRDefault="000D7819" w:rsidP="008D46F4">
      <w:pPr>
        <w:ind w:firstLine="709"/>
        <w:jc w:val="both"/>
        <w:rPr>
          <w:i/>
        </w:rPr>
      </w:pPr>
      <w:r w:rsidRPr="00E9652B">
        <w:rPr>
          <w:i/>
        </w:rPr>
        <w:t>Практическое задание 2:</w:t>
      </w:r>
    </w:p>
    <w:p w:rsidR="000D7819" w:rsidRPr="008D46F4" w:rsidRDefault="000D7819" w:rsidP="008D46F4">
      <w:pPr>
        <w:ind w:firstLine="709"/>
        <w:jc w:val="both"/>
      </w:pPr>
      <w:r w:rsidRPr="008D46F4">
        <w:t xml:space="preserve">Проведите анализ взаимоисключающих туристических проектов, имеющих продолжительность реализации 4 года. Требуемая норма доходности 18 %. Объем инвестиций для проекта А - 150 млн. руб., для проекта Б - 180 млн. руб. Понижающие коэффициенты определены экспертным путем и приведены в таблице </w:t>
      </w:r>
      <w:r>
        <w:t>9</w:t>
      </w:r>
      <w:r w:rsidRPr="008D46F4">
        <w:t>.</w:t>
      </w:r>
    </w:p>
    <w:p w:rsidR="000D7819" w:rsidRDefault="000D7819" w:rsidP="008D46F4">
      <w:pPr>
        <w:pStyle w:val="ListParagraph"/>
        <w:ind w:firstLine="709"/>
        <w:jc w:val="right"/>
      </w:pPr>
    </w:p>
    <w:p w:rsidR="000D7819" w:rsidRDefault="000D7819" w:rsidP="008D46F4">
      <w:pPr>
        <w:pStyle w:val="ListParagraph"/>
        <w:ind w:firstLine="709"/>
        <w:jc w:val="right"/>
      </w:pPr>
    </w:p>
    <w:p w:rsidR="000D7819" w:rsidRDefault="000D7819" w:rsidP="008D46F4">
      <w:pPr>
        <w:pStyle w:val="ListParagraph"/>
        <w:ind w:firstLine="709"/>
        <w:jc w:val="right"/>
      </w:pPr>
    </w:p>
    <w:p w:rsidR="000D7819" w:rsidRDefault="000D7819" w:rsidP="008D46F4">
      <w:pPr>
        <w:pStyle w:val="ListParagraph"/>
        <w:ind w:firstLine="709"/>
        <w:jc w:val="right"/>
      </w:pPr>
    </w:p>
    <w:p w:rsidR="000D7819" w:rsidRDefault="000D7819" w:rsidP="008D46F4">
      <w:pPr>
        <w:pStyle w:val="ListParagraph"/>
        <w:ind w:firstLine="709"/>
        <w:jc w:val="right"/>
      </w:pPr>
    </w:p>
    <w:p w:rsidR="000D7819" w:rsidRDefault="000D7819" w:rsidP="008D46F4">
      <w:pPr>
        <w:pStyle w:val="ListParagraph"/>
        <w:ind w:firstLine="709"/>
        <w:jc w:val="right"/>
      </w:pPr>
      <w:r>
        <w:t>Таблица 9</w:t>
      </w:r>
    </w:p>
    <w:p w:rsidR="000D7819" w:rsidRDefault="000D7819" w:rsidP="008D46F4">
      <w:pPr>
        <w:pStyle w:val="ListParagraph"/>
        <w:ind w:left="0" w:firstLine="709"/>
        <w:jc w:val="center"/>
        <w:rPr>
          <w:noProof/>
        </w:rPr>
      </w:pPr>
      <w:r>
        <w:t>Исходные данные оценки инвестиционных проектов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714"/>
        <w:gridCol w:w="2835"/>
        <w:gridCol w:w="1701"/>
        <w:gridCol w:w="2928"/>
        <w:gridCol w:w="2038"/>
      </w:tblGrid>
      <w:tr w:rsidR="000D7819" w:rsidTr="001B0166">
        <w:tc>
          <w:tcPr>
            <w:tcW w:w="714" w:type="dxa"/>
            <w:vMerge w:val="restart"/>
          </w:tcPr>
          <w:p w:rsidR="000D7819" w:rsidRPr="001B0166" w:rsidRDefault="000D7819" w:rsidP="001B0166">
            <w:pPr>
              <w:pStyle w:val="NormalWeb"/>
              <w:jc w:val="both"/>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Год</w:t>
            </w:r>
          </w:p>
        </w:tc>
        <w:tc>
          <w:tcPr>
            <w:tcW w:w="4536" w:type="dxa"/>
            <w:gridSpan w:val="2"/>
          </w:tcPr>
          <w:p w:rsidR="000D7819" w:rsidRPr="001B0166" w:rsidRDefault="000D7819" w:rsidP="001B0166">
            <w:pPr>
              <w:pStyle w:val="NormalWeb"/>
              <w:jc w:val="center"/>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Проект А</w:t>
            </w:r>
          </w:p>
        </w:tc>
        <w:tc>
          <w:tcPr>
            <w:tcW w:w="4966" w:type="dxa"/>
            <w:gridSpan w:val="2"/>
          </w:tcPr>
          <w:p w:rsidR="000D7819" w:rsidRPr="001B0166" w:rsidRDefault="000D7819" w:rsidP="001B0166">
            <w:pPr>
              <w:pStyle w:val="NormalWeb"/>
              <w:jc w:val="center"/>
              <w:rPr>
                <w:rStyle w:val="Strong"/>
                <w:rFonts w:ascii="Times New Roman" w:hAnsi="Times New Roman"/>
                <w:b w:val="0"/>
                <w:color w:val="auto"/>
                <w:sz w:val="24"/>
                <w:szCs w:val="24"/>
              </w:rPr>
            </w:pPr>
            <w:r w:rsidRPr="001B0166">
              <w:rPr>
                <w:rStyle w:val="Strong"/>
                <w:rFonts w:ascii="Times New Roman" w:hAnsi="Times New Roman"/>
                <w:b w:val="0"/>
                <w:color w:val="auto"/>
                <w:sz w:val="24"/>
                <w:szCs w:val="24"/>
              </w:rPr>
              <w:t>Проект Б</w:t>
            </w:r>
          </w:p>
        </w:tc>
      </w:tr>
      <w:tr w:rsidR="000D7819" w:rsidTr="001B0166">
        <w:tc>
          <w:tcPr>
            <w:tcW w:w="714" w:type="dxa"/>
            <w:vMerge/>
          </w:tcPr>
          <w:p w:rsidR="000D7819" w:rsidRPr="001B0166" w:rsidRDefault="000D7819" w:rsidP="001B0166">
            <w:pPr>
              <w:pStyle w:val="NormalWeb"/>
              <w:jc w:val="center"/>
              <w:rPr>
                <w:rStyle w:val="Strong"/>
                <w:rFonts w:ascii="Times New Roman" w:hAnsi="Times New Roman"/>
                <w:b w:val="0"/>
                <w:color w:val="auto"/>
                <w:sz w:val="24"/>
                <w:szCs w:val="24"/>
              </w:rPr>
            </w:pPr>
          </w:p>
        </w:tc>
        <w:tc>
          <w:tcPr>
            <w:tcW w:w="2835" w:type="dxa"/>
          </w:tcPr>
          <w:p w:rsidR="000D7819" w:rsidRPr="00A72595" w:rsidRDefault="000D7819" w:rsidP="003830C5">
            <w:r w:rsidRPr="00A72595">
              <w:t>Денежный поток  млн. руб.</w:t>
            </w:r>
          </w:p>
        </w:tc>
        <w:tc>
          <w:tcPr>
            <w:tcW w:w="1701" w:type="dxa"/>
          </w:tcPr>
          <w:p w:rsidR="000D7819" w:rsidRDefault="000D7819" w:rsidP="003830C5">
            <w:r w:rsidRPr="00A72595">
              <w:t>Пониж. коэфф.</w:t>
            </w:r>
          </w:p>
        </w:tc>
        <w:tc>
          <w:tcPr>
            <w:tcW w:w="2928" w:type="dxa"/>
          </w:tcPr>
          <w:p w:rsidR="000D7819" w:rsidRPr="008D3169" w:rsidRDefault="000D7819" w:rsidP="003830C5">
            <w:r w:rsidRPr="008D3169">
              <w:t>Денежный поток  млн. руб.</w:t>
            </w:r>
          </w:p>
        </w:tc>
        <w:tc>
          <w:tcPr>
            <w:tcW w:w="2038" w:type="dxa"/>
          </w:tcPr>
          <w:p w:rsidR="000D7819" w:rsidRDefault="000D7819" w:rsidP="003830C5">
            <w:r w:rsidRPr="008D3169">
              <w:t>Пониж. коэфф.</w:t>
            </w:r>
          </w:p>
        </w:tc>
      </w:tr>
      <w:tr w:rsidR="000D7819" w:rsidTr="001B0166">
        <w:tc>
          <w:tcPr>
            <w:tcW w:w="714" w:type="dxa"/>
          </w:tcPr>
          <w:p w:rsidR="000D7819" w:rsidRPr="003A7C78" w:rsidRDefault="000D7819" w:rsidP="003830C5">
            <w:r w:rsidRPr="003A7C78">
              <w:t>1</w:t>
            </w:r>
          </w:p>
        </w:tc>
        <w:tc>
          <w:tcPr>
            <w:tcW w:w="2835" w:type="dxa"/>
          </w:tcPr>
          <w:p w:rsidR="000D7819" w:rsidRPr="003A7C78" w:rsidRDefault="000D7819" w:rsidP="001B0166">
            <w:pPr>
              <w:jc w:val="center"/>
            </w:pPr>
            <w:r w:rsidRPr="003A7C78">
              <w:t>70</w:t>
            </w:r>
          </w:p>
        </w:tc>
        <w:tc>
          <w:tcPr>
            <w:tcW w:w="1701" w:type="dxa"/>
          </w:tcPr>
          <w:p w:rsidR="000D7819" w:rsidRPr="003A7C78" w:rsidRDefault="000D7819" w:rsidP="001B0166">
            <w:pPr>
              <w:jc w:val="center"/>
            </w:pPr>
            <w:r w:rsidRPr="003A7C78">
              <w:t>0,9</w:t>
            </w:r>
          </w:p>
        </w:tc>
        <w:tc>
          <w:tcPr>
            <w:tcW w:w="2928" w:type="dxa"/>
          </w:tcPr>
          <w:p w:rsidR="000D7819" w:rsidRPr="003A7C78" w:rsidRDefault="000D7819" w:rsidP="001B0166">
            <w:pPr>
              <w:jc w:val="center"/>
            </w:pPr>
            <w:r w:rsidRPr="003A7C78">
              <w:t>60</w:t>
            </w:r>
          </w:p>
        </w:tc>
        <w:tc>
          <w:tcPr>
            <w:tcW w:w="2038" w:type="dxa"/>
          </w:tcPr>
          <w:p w:rsidR="000D7819" w:rsidRDefault="000D7819" w:rsidP="001B0166">
            <w:pPr>
              <w:jc w:val="center"/>
            </w:pPr>
            <w:r w:rsidRPr="003A7C78">
              <w:t>0,8</w:t>
            </w:r>
          </w:p>
        </w:tc>
      </w:tr>
      <w:tr w:rsidR="000D7819" w:rsidTr="001B0166">
        <w:tc>
          <w:tcPr>
            <w:tcW w:w="714" w:type="dxa"/>
          </w:tcPr>
          <w:p w:rsidR="000D7819" w:rsidRPr="00C37612" w:rsidRDefault="000D7819" w:rsidP="003830C5">
            <w:r w:rsidRPr="00C37612">
              <w:t>2</w:t>
            </w:r>
          </w:p>
        </w:tc>
        <w:tc>
          <w:tcPr>
            <w:tcW w:w="2835" w:type="dxa"/>
          </w:tcPr>
          <w:p w:rsidR="000D7819" w:rsidRPr="00C37612" w:rsidRDefault="000D7819" w:rsidP="001B0166">
            <w:pPr>
              <w:jc w:val="center"/>
            </w:pPr>
            <w:r w:rsidRPr="00C37612">
              <w:t>60</w:t>
            </w:r>
          </w:p>
        </w:tc>
        <w:tc>
          <w:tcPr>
            <w:tcW w:w="1701" w:type="dxa"/>
          </w:tcPr>
          <w:p w:rsidR="000D7819" w:rsidRPr="00C37612" w:rsidRDefault="000D7819" w:rsidP="001B0166">
            <w:pPr>
              <w:jc w:val="center"/>
            </w:pPr>
            <w:r w:rsidRPr="00C37612">
              <w:t>0,8</w:t>
            </w:r>
          </w:p>
        </w:tc>
        <w:tc>
          <w:tcPr>
            <w:tcW w:w="2928" w:type="dxa"/>
          </w:tcPr>
          <w:p w:rsidR="000D7819" w:rsidRPr="00C37612" w:rsidRDefault="000D7819" w:rsidP="001B0166">
            <w:pPr>
              <w:jc w:val="center"/>
            </w:pPr>
            <w:r w:rsidRPr="00C37612">
              <w:t>80</w:t>
            </w:r>
          </w:p>
        </w:tc>
        <w:tc>
          <w:tcPr>
            <w:tcW w:w="2038" w:type="dxa"/>
          </w:tcPr>
          <w:p w:rsidR="000D7819" w:rsidRPr="00C37612" w:rsidRDefault="000D7819" w:rsidP="001B0166">
            <w:pPr>
              <w:jc w:val="center"/>
            </w:pPr>
            <w:r w:rsidRPr="00C37612">
              <w:t>0,9</w:t>
            </w:r>
          </w:p>
        </w:tc>
      </w:tr>
      <w:tr w:rsidR="000D7819" w:rsidTr="001B0166">
        <w:tc>
          <w:tcPr>
            <w:tcW w:w="714" w:type="dxa"/>
          </w:tcPr>
          <w:p w:rsidR="000D7819" w:rsidRPr="00C37612" w:rsidRDefault="000D7819" w:rsidP="003830C5">
            <w:r w:rsidRPr="00C37612">
              <w:t>3</w:t>
            </w:r>
          </w:p>
        </w:tc>
        <w:tc>
          <w:tcPr>
            <w:tcW w:w="2835" w:type="dxa"/>
          </w:tcPr>
          <w:p w:rsidR="000D7819" w:rsidRPr="00C37612" w:rsidRDefault="000D7819" w:rsidP="001B0166">
            <w:pPr>
              <w:jc w:val="center"/>
            </w:pPr>
            <w:r w:rsidRPr="00C37612">
              <w:t>60</w:t>
            </w:r>
          </w:p>
        </w:tc>
        <w:tc>
          <w:tcPr>
            <w:tcW w:w="1701" w:type="dxa"/>
          </w:tcPr>
          <w:p w:rsidR="000D7819" w:rsidRPr="00C37612" w:rsidRDefault="000D7819" w:rsidP="001B0166">
            <w:pPr>
              <w:jc w:val="center"/>
            </w:pPr>
            <w:r w:rsidRPr="00C37612">
              <w:t>0,7</w:t>
            </w:r>
          </w:p>
        </w:tc>
        <w:tc>
          <w:tcPr>
            <w:tcW w:w="2928" w:type="dxa"/>
          </w:tcPr>
          <w:p w:rsidR="000D7819" w:rsidRPr="00C37612" w:rsidRDefault="000D7819" w:rsidP="001B0166">
            <w:pPr>
              <w:jc w:val="center"/>
            </w:pPr>
            <w:r w:rsidRPr="00C37612">
              <w:t>100</w:t>
            </w:r>
          </w:p>
        </w:tc>
        <w:tc>
          <w:tcPr>
            <w:tcW w:w="2038" w:type="dxa"/>
          </w:tcPr>
          <w:p w:rsidR="000D7819" w:rsidRPr="00C37612" w:rsidRDefault="000D7819" w:rsidP="001B0166">
            <w:pPr>
              <w:jc w:val="center"/>
            </w:pPr>
            <w:r w:rsidRPr="00C37612">
              <w:t>0,7</w:t>
            </w:r>
          </w:p>
        </w:tc>
      </w:tr>
      <w:tr w:rsidR="000D7819" w:rsidTr="001B0166">
        <w:tc>
          <w:tcPr>
            <w:tcW w:w="714" w:type="dxa"/>
          </w:tcPr>
          <w:p w:rsidR="000D7819" w:rsidRPr="00C37612" w:rsidRDefault="000D7819" w:rsidP="003830C5">
            <w:r w:rsidRPr="00C37612">
              <w:t>4</w:t>
            </w:r>
          </w:p>
        </w:tc>
        <w:tc>
          <w:tcPr>
            <w:tcW w:w="2835" w:type="dxa"/>
          </w:tcPr>
          <w:p w:rsidR="000D7819" w:rsidRPr="00C37612" w:rsidRDefault="000D7819" w:rsidP="001B0166">
            <w:pPr>
              <w:jc w:val="center"/>
            </w:pPr>
            <w:r w:rsidRPr="00C37612">
              <w:t>70</w:t>
            </w:r>
          </w:p>
        </w:tc>
        <w:tc>
          <w:tcPr>
            <w:tcW w:w="1701" w:type="dxa"/>
          </w:tcPr>
          <w:p w:rsidR="000D7819" w:rsidRPr="00C37612" w:rsidRDefault="000D7819" w:rsidP="001B0166">
            <w:pPr>
              <w:jc w:val="center"/>
            </w:pPr>
            <w:r w:rsidRPr="00C37612">
              <w:t>0,7</w:t>
            </w:r>
          </w:p>
        </w:tc>
        <w:tc>
          <w:tcPr>
            <w:tcW w:w="2928" w:type="dxa"/>
          </w:tcPr>
          <w:p w:rsidR="000D7819" w:rsidRPr="00C37612" w:rsidRDefault="000D7819" w:rsidP="001B0166">
            <w:pPr>
              <w:jc w:val="center"/>
            </w:pPr>
            <w:r w:rsidRPr="00C37612">
              <w:t>120</w:t>
            </w:r>
          </w:p>
        </w:tc>
        <w:tc>
          <w:tcPr>
            <w:tcW w:w="2038" w:type="dxa"/>
          </w:tcPr>
          <w:p w:rsidR="000D7819" w:rsidRDefault="000D7819" w:rsidP="001B0166">
            <w:pPr>
              <w:jc w:val="center"/>
            </w:pPr>
            <w:r w:rsidRPr="00C37612">
              <w:t>0,8</w:t>
            </w:r>
          </w:p>
        </w:tc>
      </w:tr>
    </w:tbl>
    <w:p w:rsidR="000D7819" w:rsidRPr="007816FE" w:rsidRDefault="000D7819" w:rsidP="008D46F4">
      <w:pPr>
        <w:pStyle w:val="ListParagraph"/>
        <w:ind w:left="0" w:firstLine="709"/>
        <w:jc w:val="center"/>
      </w:pPr>
    </w:p>
    <w:p w:rsidR="000D7819" w:rsidRPr="009672BA" w:rsidRDefault="000D7819" w:rsidP="009672BA">
      <w:pPr>
        <w:pStyle w:val="ListParagraph"/>
        <w:ind w:left="0" w:firstLine="709"/>
        <w:jc w:val="both"/>
        <w:rPr>
          <w:b/>
        </w:rPr>
      </w:pPr>
      <w:r w:rsidRPr="009672BA">
        <w:rPr>
          <w:i/>
        </w:rPr>
        <w:t xml:space="preserve">Практическое задание 3:  </w:t>
      </w:r>
      <w:r w:rsidRPr="009672BA">
        <w:rPr>
          <w:b/>
        </w:rPr>
        <w:t>Программа управлени</w:t>
      </w:r>
      <w:r>
        <w:rPr>
          <w:b/>
        </w:rPr>
        <w:t>я</w:t>
      </w:r>
      <w:r w:rsidRPr="009672BA">
        <w:rPr>
          <w:b/>
        </w:rPr>
        <w:t xml:space="preserve"> рыночными рисками</w:t>
      </w:r>
    </w:p>
    <w:p w:rsidR="000D7819" w:rsidRPr="009672BA" w:rsidRDefault="000D7819" w:rsidP="009672BA">
      <w:pPr>
        <w:pStyle w:val="ListParagraph"/>
        <w:ind w:left="0" w:firstLine="709"/>
        <w:jc w:val="both"/>
      </w:pPr>
      <w:r w:rsidRPr="009672BA">
        <w:t xml:space="preserve">По условиям сделки компания должна поставить продукцию покупателю через несколько месяцев после заключения договора по заранее оговоренной цене. </w:t>
      </w:r>
    </w:p>
    <w:p w:rsidR="000D7819" w:rsidRPr="009672BA" w:rsidRDefault="000D7819" w:rsidP="009672BA">
      <w:pPr>
        <w:pStyle w:val="ListParagraph"/>
        <w:ind w:left="0" w:firstLine="709"/>
        <w:jc w:val="both"/>
      </w:pPr>
      <w:r w:rsidRPr="009672BA">
        <w:t xml:space="preserve">Капитал компании составляет 100 млн долл. США; максимально допустимый утвержденный размер единовременных потерь компании </w:t>
      </w:r>
      <w:r>
        <w:t xml:space="preserve">– </w:t>
      </w:r>
      <w:r w:rsidRPr="009672BA">
        <w:t xml:space="preserve">20% от капитала. На основании исторического анализа было определено, что максимальный размер потерь при заключении подобной сделки может составлять 50% от размера сделки. </w:t>
      </w:r>
    </w:p>
    <w:p w:rsidR="000D7819" w:rsidRPr="007816FE" w:rsidRDefault="000D7819" w:rsidP="009672BA">
      <w:pPr>
        <w:pStyle w:val="ListParagraph"/>
        <w:ind w:left="0" w:firstLine="709"/>
        <w:jc w:val="both"/>
        <w:rPr>
          <w:i/>
        </w:rPr>
      </w:pPr>
      <w:r w:rsidRPr="009672BA">
        <w:t>Возьмите на себя роль риск-менеджера и рассчитайте лимит на сумму сделки по реализации продукции.</w:t>
      </w:r>
    </w:p>
    <w:p w:rsidR="000D7819" w:rsidRDefault="000D7819" w:rsidP="007816FE">
      <w:pPr>
        <w:pStyle w:val="ListParagraph"/>
        <w:jc w:val="both"/>
        <w:rPr>
          <w:b/>
        </w:rPr>
      </w:pPr>
      <w:r w:rsidRPr="009672BA">
        <w:rPr>
          <w:i/>
        </w:rPr>
        <w:t xml:space="preserve">Практическое задание 4:  </w:t>
      </w:r>
      <w:r w:rsidRPr="009672BA">
        <w:rPr>
          <w:b/>
        </w:rPr>
        <w:t>Программа</w:t>
      </w:r>
      <w:r>
        <w:rPr>
          <w:b/>
        </w:rPr>
        <w:t xml:space="preserve"> у</w:t>
      </w:r>
      <w:r w:rsidRPr="009672BA">
        <w:rPr>
          <w:b/>
        </w:rPr>
        <w:t>правлени</w:t>
      </w:r>
      <w:r>
        <w:rPr>
          <w:b/>
        </w:rPr>
        <w:t>я</w:t>
      </w:r>
      <w:r w:rsidRPr="009672BA">
        <w:rPr>
          <w:b/>
        </w:rPr>
        <w:t xml:space="preserve"> финансовыми рисками</w:t>
      </w:r>
    </w:p>
    <w:p w:rsidR="000D7819" w:rsidRPr="00366C34" w:rsidRDefault="000D7819" w:rsidP="00366C34">
      <w:pPr>
        <w:pStyle w:val="ListParagraph"/>
        <w:ind w:left="0" w:firstLine="709"/>
        <w:jc w:val="both"/>
      </w:pPr>
      <w:r w:rsidRPr="00366C34">
        <w:t>Эта деловая ситуация из американской практики риск-менеджмента чрезвычайно полезна для усвоения практических навыков и, кроме того, дает представление об особенностях управления финансами в малом бизнесе.</w:t>
      </w:r>
    </w:p>
    <w:p w:rsidR="000D7819" w:rsidRPr="00366C34" w:rsidRDefault="000D7819" w:rsidP="00366C34">
      <w:pPr>
        <w:pStyle w:val="ListParagraph"/>
        <w:ind w:left="0" w:firstLine="709"/>
        <w:jc w:val="both"/>
      </w:pPr>
      <w:r w:rsidRPr="00366C34">
        <w:t>Мария М. планирует продажу плакатов для туристов по 3,5 долл. за штуку. Она может приобретать плакаты за полную стоимость. Аренда палатки обойдется в 700 долл. в неделю.</w:t>
      </w:r>
    </w:p>
    <w:p w:rsidR="000D7819" w:rsidRPr="00366C34" w:rsidRDefault="000D7819" w:rsidP="00366C34">
      <w:pPr>
        <w:pStyle w:val="ListParagraph"/>
        <w:ind w:left="0" w:firstLine="709"/>
        <w:jc w:val="both"/>
      </w:pPr>
      <w:r w:rsidRPr="00366C34">
        <w:t>Ответьте на следующие вопросы:</w:t>
      </w:r>
    </w:p>
    <w:p w:rsidR="000D7819" w:rsidRPr="00366C34" w:rsidRDefault="000D7819" w:rsidP="00366C34">
      <w:pPr>
        <w:pStyle w:val="ListParagraph"/>
        <w:ind w:left="0" w:firstLine="709"/>
        <w:jc w:val="both"/>
      </w:pPr>
      <w:r w:rsidRPr="00366C34">
        <w:t>1) Каков порог рентабельности?</w:t>
      </w:r>
    </w:p>
    <w:p w:rsidR="000D7819" w:rsidRPr="00366C34" w:rsidRDefault="000D7819" w:rsidP="00366C34">
      <w:pPr>
        <w:pStyle w:val="ListParagraph"/>
        <w:ind w:left="0" w:firstLine="709"/>
        <w:jc w:val="both"/>
      </w:pPr>
      <w:r w:rsidRPr="00366C34">
        <w:t>2) Каким станет порог рентабельности, если арендная плата повысится до 1050 долл.?</w:t>
      </w:r>
    </w:p>
    <w:p w:rsidR="000D7819" w:rsidRPr="00366C34" w:rsidRDefault="000D7819" w:rsidP="00366C34">
      <w:pPr>
        <w:pStyle w:val="ListParagraph"/>
        <w:ind w:left="0" w:firstLine="709"/>
        <w:jc w:val="both"/>
      </w:pPr>
      <w:r w:rsidRPr="00366C34">
        <w:t>3) Каким будет порог рентабельности, если удастся увеличить цену реализации с 3,5 до 3,85 долл.?</w:t>
      </w:r>
    </w:p>
    <w:p w:rsidR="000D7819" w:rsidRPr="00366C34" w:rsidRDefault="000D7819" w:rsidP="00366C34">
      <w:pPr>
        <w:pStyle w:val="ListParagraph"/>
        <w:ind w:left="0" w:firstLine="709"/>
        <w:jc w:val="both"/>
      </w:pPr>
      <w:r w:rsidRPr="00366C34">
        <w:t>4) Каким будет порог рентабельности, если закупочная цена плакатов повысится с 2,1 до 2,38 долл.?</w:t>
      </w:r>
    </w:p>
    <w:p w:rsidR="000D7819" w:rsidRPr="00366C34" w:rsidRDefault="000D7819" w:rsidP="00366C34">
      <w:pPr>
        <w:pStyle w:val="ListParagraph"/>
        <w:ind w:left="0" w:firstLine="709"/>
        <w:jc w:val="both"/>
      </w:pPr>
      <w:r w:rsidRPr="00366C34">
        <w:t>5) Сколько плакатов должно быть продано для получения прибыли в сумме 490 долл. в неделю?</w:t>
      </w:r>
    </w:p>
    <w:p w:rsidR="000D7819" w:rsidRPr="00366C34" w:rsidRDefault="000D7819" w:rsidP="00366C34">
      <w:pPr>
        <w:pStyle w:val="ListParagraph"/>
        <w:ind w:left="0" w:firstLine="709"/>
        <w:jc w:val="both"/>
      </w:pPr>
      <w:r w:rsidRPr="00366C34">
        <w:t>6) Какую прибыль можно ожидать при различных уровнях продаж?</w:t>
      </w:r>
    </w:p>
    <w:p w:rsidR="000D7819" w:rsidRPr="00366C34" w:rsidRDefault="000D7819" w:rsidP="00366C34">
      <w:pPr>
        <w:pStyle w:val="ListParagraph"/>
        <w:ind w:left="0" w:firstLine="709"/>
        <w:jc w:val="both"/>
      </w:pPr>
      <w:r w:rsidRPr="00366C34">
        <w:t>7) Какой запас финансовой прочности имеет бизнес Марии при сумме прибыли 490 долл. в неделю?</w:t>
      </w:r>
    </w:p>
    <w:p w:rsidR="000D7819" w:rsidRPr="00366C34" w:rsidRDefault="000D7819" w:rsidP="00366C34">
      <w:pPr>
        <w:pStyle w:val="ListParagraph"/>
        <w:ind w:left="0" w:firstLine="709"/>
        <w:jc w:val="both"/>
      </w:pPr>
      <w:r w:rsidRPr="00366C34">
        <w:t>8) Если Мария М. запланирует продавать два вида товара: 400 штук обычных плакатов (цена реализации 3,5 долл., закупочная цена 2,1 долл.) и 500 штук больших плакатов (цена реализации 6 долл., закупочная цена 3,92 долл.), то чему будет равен порог рентабельности каждого из этих товаров и общий порог рентабельности всего предприятия?</w:t>
      </w:r>
    </w:p>
    <w:p w:rsidR="000D7819" w:rsidRDefault="000D7819" w:rsidP="00AC11DE">
      <w:pPr>
        <w:pStyle w:val="ListParagraph"/>
        <w:ind w:left="0" w:firstLine="709"/>
        <w:jc w:val="both"/>
      </w:pPr>
      <w:r w:rsidRPr="00366C34">
        <w:t>9) Что больше способствует снижению порога рентабельности и повышению запаса финансовой прочности: торговля одним видом плакатов или двумя?</w:t>
      </w:r>
    </w:p>
    <w:p w:rsidR="000D7819" w:rsidRDefault="000D7819" w:rsidP="00377536">
      <w:pPr>
        <w:ind w:firstLine="709"/>
        <w:jc w:val="both"/>
        <w:rPr>
          <w:b/>
        </w:rPr>
      </w:pPr>
    </w:p>
    <w:p w:rsidR="000D7819" w:rsidRDefault="000D7819" w:rsidP="00377536">
      <w:pPr>
        <w:ind w:firstLine="709"/>
        <w:jc w:val="both"/>
        <w:rPr>
          <w:b/>
        </w:rPr>
      </w:pPr>
    </w:p>
    <w:p w:rsidR="000D7819" w:rsidRPr="00DC11F5" w:rsidRDefault="000D7819" w:rsidP="0037753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D7819" w:rsidRPr="00377536" w:rsidRDefault="000D7819" w:rsidP="00377536">
      <w:pPr>
        <w:ind w:firstLine="720"/>
        <w:jc w:val="both"/>
        <w:rPr>
          <w:iCs/>
        </w:rPr>
      </w:pPr>
      <w:r w:rsidRPr="006774E3">
        <w:t>Методические материалы, определяющие процедуры и критерии  оценивания сформированности компетенций,  определены</w:t>
      </w:r>
      <w:r>
        <w:t xml:space="preserve"> Положением о текущем контроле успеваемости и промежуточной аттестации</w:t>
      </w:r>
      <w:r w:rsidRPr="006774E3">
        <w:t xml:space="preserve"> обучающихся по образовательным</w:t>
      </w:r>
      <w:r>
        <w:t xml:space="preserve"> программам высшего образования, а также методическими рекомендациями по реализации видов и форм текущего </w:t>
      </w:r>
      <w:r w:rsidRPr="006774E3">
        <w:t xml:space="preserve"> контроля успеваемости и проме</w:t>
      </w:r>
      <w: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D7819" w:rsidRDefault="000D7819" w:rsidP="00B71B50">
      <w:pPr>
        <w:pStyle w:val="ListParagraph"/>
        <w:ind w:left="0" w:firstLine="709"/>
        <w:jc w:val="both"/>
        <w:rPr>
          <w:b/>
          <w:i/>
        </w:rPr>
      </w:pPr>
    </w:p>
    <w:p w:rsidR="000D7819" w:rsidRPr="00B71B50" w:rsidRDefault="000D7819" w:rsidP="00F008F2">
      <w:pPr>
        <w:pStyle w:val="ListParagraph"/>
        <w:ind w:left="0" w:firstLine="709"/>
        <w:jc w:val="both"/>
        <w:rPr>
          <w:b/>
          <w:i/>
        </w:rPr>
      </w:pPr>
      <w:r w:rsidRPr="00B71B50">
        <w:rPr>
          <w:b/>
          <w:i/>
        </w:rPr>
        <w:t>7.Перечень основной и дополнительной учебной литературы, необходимой для освоения дисциплины (модуля)</w:t>
      </w:r>
    </w:p>
    <w:p w:rsidR="000D7819" w:rsidRPr="00B71B50" w:rsidRDefault="000D7819" w:rsidP="00F008F2">
      <w:pPr>
        <w:pStyle w:val="ListParagraph"/>
        <w:ind w:left="0" w:firstLine="709"/>
        <w:jc w:val="both"/>
        <w:rPr>
          <w:b/>
        </w:rPr>
      </w:pPr>
      <w:r w:rsidRPr="00B71B50">
        <w:rPr>
          <w:b/>
        </w:rPr>
        <w:t>7.1. Основная учебная литература:</w:t>
      </w:r>
    </w:p>
    <w:p w:rsidR="000D7819" w:rsidRDefault="000D7819" w:rsidP="008A534A">
      <w:pPr>
        <w:pStyle w:val="ListParagraph"/>
        <w:ind w:left="0" w:firstLine="709"/>
        <w:jc w:val="both"/>
      </w:pPr>
      <w:r>
        <w:t>1.</w:t>
      </w:r>
      <w:r>
        <w:tab/>
        <w:t>Панягина А. Е. Управление рисками на предприятии: теория и практика: учебное пособие / А. Е. Панягина, А. В. Свистунов. – Москва :Ай Пи Ар Медиа, 2020. – 284 c. – ISBN 978-5-4497-0608-9. – Текст: электронный // Электронно-библиотечная система IPR BOOKS : [сайт]. – URL: http://www.iprbookshop.ru/96561.html (дата обращения: 12.04.2021). – Режим доступа: для авторизир. пользователей. - DOI: https://doi.org/10.23682/96561.</w:t>
      </w:r>
    </w:p>
    <w:p w:rsidR="000D7819" w:rsidRDefault="000D7819" w:rsidP="008A534A">
      <w:pPr>
        <w:pStyle w:val="ListParagraph"/>
        <w:ind w:left="0" w:firstLine="709"/>
        <w:jc w:val="both"/>
      </w:pPr>
    </w:p>
    <w:p w:rsidR="000D7819" w:rsidRDefault="000D7819" w:rsidP="008A534A">
      <w:pPr>
        <w:pStyle w:val="ListParagraph"/>
        <w:ind w:left="0" w:firstLine="709"/>
        <w:jc w:val="both"/>
      </w:pPr>
      <w:r>
        <w:t>2.</w:t>
      </w:r>
      <w:r>
        <w:tab/>
        <w:t>Балдин К.В. Управление рисками [Электронный ресурс]: учебное пособие для студентов вузов, обучающихся по специальностям экономики и управления (060000) / К.В. Балдин, С.Н. Воробьев. – Электрон.текстовые данные. – М. : ЮНИТИ-ДАНА, 2017. – 511 c. – 5-238-00861-9. – Режим доступа: http://www.iprbookshop.ru/71229.html</w:t>
      </w:r>
    </w:p>
    <w:p w:rsidR="000D7819" w:rsidRDefault="000D7819" w:rsidP="008A534A">
      <w:pPr>
        <w:pStyle w:val="ListParagraph"/>
        <w:ind w:left="0" w:firstLine="709"/>
        <w:jc w:val="both"/>
      </w:pPr>
    </w:p>
    <w:p w:rsidR="000D7819" w:rsidRDefault="000D7819" w:rsidP="008A534A">
      <w:pPr>
        <w:pStyle w:val="ListParagraph"/>
        <w:ind w:left="0" w:firstLine="709"/>
        <w:jc w:val="both"/>
      </w:pPr>
      <w:r>
        <w:t>3.</w:t>
      </w:r>
      <w:r>
        <w:tab/>
        <w:t>Дубина И.Н. Основы управления рисками [Электронный ресурс] : учебное пособие / И.Н. Дубина, Г.К. Кишибекова. – Электрон.текстовые данные. – Саратов: Вузовское образование, 2018. – 266 c. – 978-5-4487-0271-6. – Режим доступа: http://www.iprbookshop.ru/76240.html</w:t>
      </w:r>
    </w:p>
    <w:p w:rsidR="000D7819" w:rsidRDefault="000D7819" w:rsidP="008A534A">
      <w:pPr>
        <w:pStyle w:val="ListParagraph"/>
        <w:ind w:left="0" w:firstLine="709"/>
        <w:jc w:val="both"/>
      </w:pPr>
    </w:p>
    <w:p w:rsidR="000D7819" w:rsidRDefault="000D7819" w:rsidP="008A534A">
      <w:pPr>
        <w:pStyle w:val="ListParagraph"/>
        <w:ind w:left="0" w:firstLine="709"/>
        <w:jc w:val="both"/>
      </w:pPr>
      <w:r>
        <w:t>4.</w:t>
      </w:r>
      <w:r>
        <w:tab/>
        <w:t>Пасько, E. A. Страхование и управление рисками: практикум / E. A. Пасько. – Ставрополь: Северо-Кавказский федеральный университет, 2017. – 106 c. – ISBN 2227-8397. – Текст : электронный // Электронно-библиотечная система IPR BOOKS: [сайт]. – URL: http: // www.iprbookshop.ru/69435.html (дата обращения: 12.04.2021).</w:t>
      </w:r>
    </w:p>
    <w:p w:rsidR="000D7819" w:rsidRDefault="000D7819" w:rsidP="008A534A">
      <w:pPr>
        <w:pStyle w:val="ListParagraph"/>
        <w:ind w:left="0" w:firstLine="709"/>
        <w:jc w:val="both"/>
      </w:pPr>
    </w:p>
    <w:p w:rsidR="000D7819" w:rsidRDefault="000D7819" w:rsidP="008A534A">
      <w:pPr>
        <w:pStyle w:val="ListParagraph"/>
        <w:ind w:left="0" w:firstLine="709"/>
        <w:jc w:val="both"/>
      </w:pPr>
      <w:r>
        <w:t>5.</w:t>
      </w:r>
      <w:r>
        <w:tab/>
        <w:t>Рахимова Н.Н. Управление рисками, системный анализ и моделирование [Электронный ресурс]: учебное пособие / Н.Н. Рахимова. – Электрон.текстовые данные. – Оренбург: Оренбургский государственный университет, ЭБС АСВ, 2016. – 191 c. – 978-5-7410-1538-4. – Режим доступа: http://www.iprbookshop.ru/69961.html</w:t>
      </w:r>
    </w:p>
    <w:p w:rsidR="000D7819" w:rsidRDefault="000D7819" w:rsidP="008A534A">
      <w:pPr>
        <w:pStyle w:val="ListParagraph"/>
        <w:ind w:left="0" w:firstLine="709"/>
        <w:jc w:val="both"/>
      </w:pPr>
    </w:p>
    <w:p w:rsidR="000D7819" w:rsidRDefault="000D7819" w:rsidP="008A534A">
      <w:pPr>
        <w:pStyle w:val="ListParagraph"/>
        <w:ind w:left="0" w:firstLine="709"/>
        <w:jc w:val="both"/>
      </w:pPr>
      <w:r>
        <w:t>6.</w:t>
      </w:r>
      <w:r>
        <w:tab/>
        <w:t>Никонов В. Управление рисками [Электронный ресурс]: как больше зарабатывать и меньше терять / В. Никонов. – Электрон.текстовые данные. – М.: Альпина Паблишер, 2016. – 285 c. – 978-5-9614-1013-6. – Режим доступа: http://www.iprbookshop.ru/41476.html</w:t>
      </w:r>
    </w:p>
    <w:p w:rsidR="000D7819" w:rsidRDefault="000D7819" w:rsidP="008A534A">
      <w:pPr>
        <w:pStyle w:val="ListParagraph"/>
        <w:ind w:left="0" w:firstLine="709"/>
        <w:jc w:val="both"/>
        <w:rPr>
          <w:b/>
        </w:rPr>
      </w:pPr>
    </w:p>
    <w:p w:rsidR="000D7819" w:rsidRDefault="000D7819" w:rsidP="00F008F2">
      <w:pPr>
        <w:pStyle w:val="ListParagraph"/>
        <w:numPr>
          <w:ilvl w:val="1"/>
          <w:numId w:val="35"/>
        </w:numPr>
        <w:ind w:left="0" w:firstLine="709"/>
        <w:jc w:val="both"/>
        <w:rPr>
          <w:b/>
        </w:rPr>
      </w:pPr>
      <w:r w:rsidRPr="002A6925">
        <w:rPr>
          <w:b/>
        </w:rPr>
        <w:t>Дополнительная учебная литература:</w:t>
      </w:r>
    </w:p>
    <w:p w:rsidR="000D7819" w:rsidRDefault="000D7819" w:rsidP="008A534A">
      <w:pPr>
        <w:pStyle w:val="ListParagraph"/>
        <w:ind w:left="0" w:firstLine="709"/>
        <w:jc w:val="both"/>
      </w:pPr>
      <w:r>
        <w:t xml:space="preserve">1. </w:t>
      </w:r>
      <w:r w:rsidRPr="008A534A">
        <w:t xml:space="preserve">Нестеров, С. А. Анализ и управление рисками в информационных системах на базе операционных систем Microsoft: учебное пособие / С. А. Нестеров. – 3-е изд. – Москва, Саратов : Интернет-Университет Информационных Технологий (ИНТУИТ), Ай Пи Ар Медиа, 2020. – 250 c. — ISBN 978-5-4497-0300-2. – Текст : электронный // Электронно-библиотечная система IPR BOOKS: [сайт]. – URL: </w:t>
      </w:r>
      <w:hyperlink r:id="rId7" w:history="1">
        <w:r w:rsidRPr="005B3C3B">
          <w:rPr>
            <w:rStyle w:val="Hyperlink"/>
          </w:rPr>
          <w:t>http://www.iprbookshop.ru/89416.html</w:t>
        </w:r>
      </w:hyperlink>
      <w:r>
        <w:t xml:space="preserve">. </w:t>
      </w:r>
    </w:p>
    <w:p w:rsidR="000D7819" w:rsidRDefault="000D7819" w:rsidP="008A534A">
      <w:pPr>
        <w:pStyle w:val="ListParagraph"/>
        <w:ind w:left="0" w:firstLine="709"/>
        <w:jc w:val="both"/>
      </w:pPr>
    </w:p>
    <w:p w:rsidR="000D7819" w:rsidRDefault="000D7819" w:rsidP="008A534A">
      <w:pPr>
        <w:pStyle w:val="ListParagraph"/>
        <w:ind w:left="0" w:firstLine="709"/>
        <w:jc w:val="both"/>
      </w:pPr>
      <w:r>
        <w:t>2</w:t>
      </w:r>
      <w:r w:rsidRPr="008A534A">
        <w:t>.</w:t>
      </w:r>
      <w:r w:rsidRPr="008A534A">
        <w:tab/>
        <w:t xml:space="preserve">Казанская А.Ю. Комплексный подход к оценке социально-экономического состояния муниципальных образований [Электронный ресурс] : учебное пособие / А.Ю. Казанская, В.С. Компаниец. – 2-е изд. – Электрон.текстовые данные. – Саратов: Вузовское образование, 2019. – 225 c. – 978-5-4487-0390-4. – Режим доступа: </w:t>
      </w:r>
      <w:hyperlink r:id="rId8" w:history="1">
        <w:r w:rsidRPr="005B3C3B">
          <w:rPr>
            <w:rStyle w:val="Hyperlink"/>
          </w:rPr>
          <w:t>http://www.iprbookshop.ru/79637.html</w:t>
        </w:r>
      </w:hyperlink>
    </w:p>
    <w:p w:rsidR="000D7819" w:rsidRDefault="000D7819" w:rsidP="008A534A">
      <w:pPr>
        <w:pStyle w:val="ListParagraph"/>
        <w:ind w:left="0" w:firstLine="709"/>
        <w:jc w:val="both"/>
      </w:pPr>
    </w:p>
    <w:p w:rsidR="000D7819" w:rsidRDefault="000D7819" w:rsidP="008A534A">
      <w:pPr>
        <w:pStyle w:val="ListParagraph"/>
        <w:ind w:left="0" w:firstLine="709"/>
        <w:jc w:val="both"/>
      </w:pPr>
      <w:r>
        <w:t>3</w:t>
      </w:r>
      <w:r w:rsidRPr="000224A1">
        <w:t>.</w:t>
      </w:r>
      <w:r w:rsidRPr="000224A1">
        <w:tab/>
        <w:t>Кулешова Е.В. Управление рисками проектов [Электронный ресурс] : учебное пособие / Е.В. Кулешова. – 2-е изд. – Электрон.текстовые данные. – Томск: Томский государственный университет систем управления и радиоэлектроники, Эль Контент, 2015. – 188 c. – 978-5-4332-0251-1. – Режим доступа: http://www.iprbookshop.ru/72205.html</w:t>
      </w:r>
    </w:p>
    <w:p w:rsidR="000D7819" w:rsidRDefault="000D7819" w:rsidP="008A534A">
      <w:pPr>
        <w:pStyle w:val="ListParagraph"/>
        <w:ind w:left="0" w:firstLine="709"/>
        <w:jc w:val="both"/>
      </w:pPr>
    </w:p>
    <w:p w:rsidR="000D7819" w:rsidRDefault="000D7819" w:rsidP="008A534A">
      <w:pPr>
        <w:pStyle w:val="ListParagraph"/>
        <w:ind w:left="0" w:firstLine="709"/>
        <w:jc w:val="both"/>
      </w:pPr>
      <w:r>
        <w:t>4</w:t>
      </w:r>
      <w:r w:rsidRPr="000224A1">
        <w:t>.</w:t>
      </w:r>
      <w:r w:rsidRPr="000224A1">
        <w:tab/>
        <w:t>Алексеенко В.Б. Управление рисками в производственно-хозяйственной деятельности предприятия [Электронный ресурс]: учебно-методическое пособие / В.Б. Алексеенко, Г.М. Кутлыева, Ю.И. Мочалова. – Электрон.текстовые данные. – М. : Российский университет дружбы народов, 2013. – 88 c. – 978-5-209-04695-0. – Режим доступа: http://www.iprbookshop.ru/22224.html</w:t>
      </w:r>
    </w:p>
    <w:p w:rsidR="000D7819" w:rsidRDefault="000D7819" w:rsidP="008A534A">
      <w:pPr>
        <w:pStyle w:val="ListParagraph"/>
        <w:ind w:left="0" w:firstLine="709"/>
        <w:jc w:val="both"/>
      </w:pPr>
    </w:p>
    <w:p w:rsidR="000D7819" w:rsidRPr="008A534A" w:rsidRDefault="000D7819" w:rsidP="008A534A">
      <w:pPr>
        <w:pStyle w:val="ListParagraph"/>
        <w:ind w:left="0" w:firstLine="709"/>
        <w:jc w:val="both"/>
      </w:pPr>
      <w:r>
        <w:t>5</w:t>
      </w:r>
      <w:r w:rsidRPr="000224A1">
        <w:t>.</w:t>
      </w:r>
      <w:r w:rsidRPr="000224A1">
        <w:tab/>
        <w:t>Фирсова О.А. Управление рисками организаций [Электронный ресурс] : учебно-методическое пособие / О.А. Фирсова. – Электрон.текстовые данные. – Орел: Межрегиональная Академия безопасности и выживания (МАБИВ), 2014. – 82 c. – 2227-8397. – Режим доступа: http://www.iprbookshop.ru/33447.html</w:t>
      </w:r>
    </w:p>
    <w:p w:rsidR="000D7819" w:rsidRDefault="000D7819" w:rsidP="00F008F2">
      <w:pPr>
        <w:pStyle w:val="ListParagraph"/>
        <w:jc w:val="both"/>
      </w:pPr>
    </w:p>
    <w:p w:rsidR="000D7819" w:rsidRDefault="000D7819" w:rsidP="000224A1">
      <w:pPr>
        <w:pStyle w:val="ListParagraph"/>
        <w:ind w:left="0" w:firstLine="709"/>
        <w:jc w:val="both"/>
      </w:pPr>
      <w:r>
        <w:t xml:space="preserve">6. </w:t>
      </w:r>
      <w:r w:rsidRPr="000224A1">
        <w:t>Шкурко, В. Е. Управление рисками проектов : учебное пособие / В. Е. Шкурко ; под редакцией А. В. Гребенкин. — Екатеринбург : Уральский федеральный университет, ЭБС АСВ, 2014. — 184 c. — ISBN 978-5-7996-1266-5. — Текст : электронный // Электронно-библиотечная система IPR BOOKS : [сайт]. — URL: http://www.iprbookshop.ru/65997.html (дата обращения: 17.04.2021). — Режим доступа: для авторизир. пользователей</w:t>
      </w:r>
    </w:p>
    <w:p w:rsidR="000D7819" w:rsidRPr="000224A1" w:rsidRDefault="000D7819" w:rsidP="00F008F2">
      <w:pPr>
        <w:pStyle w:val="ListParagraph"/>
        <w:jc w:val="both"/>
      </w:pPr>
    </w:p>
    <w:p w:rsidR="000D7819" w:rsidRPr="00F008F2" w:rsidRDefault="000D7819" w:rsidP="00F008F2">
      <w:pPr>
        <w:pStyle w:val="ListParagraph"/>
        <w:jc w:val="both"/>
        <w:rPr>
          <w:b/>
        </w:rPr>
      </w:pPr>
      <w:r w:rsidRPr="00F008F2">
        <w:rPr>
          <w:b/>
        </w:rPr>
        <w:t>7.3.Периодические издания</w:t>
      </w:r>
    </w:p>
    <w:p w:rsidR="000D7819" w:rsidRPr="00F008F2" w:rsidRDefault="000D7819" w:rsidP="00F008F2">
      <w:pPr>
        <w:pStyle w:val="ListParagraph"/>
        <w:jc w:val="both"/>
        <w:rPr>
          <w:b/>
        </w:rPr>
      </w:pPr>
    </w:p>
    <w:p w:rsidR="000D7819" w:rsidRPr="00F008F2" w:rsidRDefault="000D7819" w:rsidP="00F008F2">
      <w:pPr>
        <w:pStyle w:val="ListParagraph"/>
        <w:ind w:left="0" w:firstLine="709"/>
        <w:jc w:val="both"/>
      </w:pPr>
      <w:r w:rsidRPr="00F008F2">
        <w:t>1. Вестник образования России [Электронный ресурс]: периодическое издание. Режим доступа: http://window.edu.ru/resource/582/32582</w:t>
      </w:r>
    </w:p>
    <w:p w:rsidR="000D7819" w:rsidRDefault="000D7819" w:rsidP="00F008F2">
      <w:pPr>
        <w:pStyle w:val="ListParagraph"/>
        <w:ind w:left="0" w:firstLine="709"/>
        <w:jc w:val="both"/>
      </w:pPr>
      <w:r w:rsidRPr="00F008F2">
        <w:t xml:space="preserve">2. </w:t>
      </w:r>
      <w:r w:rsidRPr="000224A1">
        <w:t>Журнал «Управление Риском» http://ankil.info/news</w:t>
      </w:r>
    </w:p>
    <w:p w:rsidR="000D7819" w:rsidRPr="00F008F2" w:rsidRDefault="000D7819" w:rsidP="00F008F2">
      <w:pPr>
        <w:pStyle w:val="ListParagraph"/>
        <w:ind w:left="0" w:firstLine="709"/>
        <w:jc w:val="both"/>
      </w:pPr>
      <w:r w:rsidRPr="00F008F2">
        <w:t>3. Вопросы экономики. ISSN 0042-8736</w:t>
      </w:r>
    </w:p>
    <w:p w:rsidR="000D7819" w:rsidRPr="00F008F2" w:rsidRDefault="000D7819" w:rsidP="00F008F2">
      <w:pPr>
        <w:pStyle w:val="ListParagraph"/>
        <w:ind w:left="0" w:firstLine="709"/>
        <w:jc w:val="both"/>
      </w:pPr>
      <w:r w:rsidRPr="00F008F2">
        <w:t>4. Научный журнал "Экономические системы" ISSN 2309-2076</w:t>
      </w:r>
    </w:p>
    <w:p w:rsidR="000D7819" w:rsidRPr="00F008F2" w:rsidRDefault="000D7819" w:rsidP="00F008F2">
      <w:pPr>
        <w:pStyle w:val="ListParagraph"/>
        <w:ind w:left="0" w:firstLine="709"/>
        <w:jc w:val="both"/>
      </w:pPr>
      <w:r w:rsidRPr="00F008F2">
        <w:t>5. Международный научный журнал "Теория и практика общественного развития" ISSN 1815–4964</w:t>
      </w:r>
    </w:p>
    <w:p w:rsidR="000D7819" w:rsidRPr="00F008F2" w:rsidRDefault="000D7819" w:rsidP="00F008F2">
      <w:pPr>
        <w:pStyle w:val="ListParagraph"/>
        <w:ind w:left="0" w:firstLine="709"/>
        <w:jc w:val="both"/>
      </w:pPr>
      <w:r w:rsidRPr="00F008F2">
        <w:t>6. Управление экономическими системами: электронный научный журнал ISSN 1999-4516</w:t>
      </w:r>
    </w:p>
    <w:p w:rsidR="000D7819" w:rsidRPr="00F008F2" w:rsidRDefault="000D7819" w:rsidP="00F008F2">
      <w:pPr>
        <w:pStyle w:val="ListParagraph"/>
        <w:ind w:left="0" w:firstLine="709"/>
        <w:jc w:val="both"/>
      </w:pPr>
      <w:r w:rsidRPr="00F008F2">
        <w:t>7. Эффективное антикризисное управление ISSN 2078-8886 0.</w:t>
      </w:r>
    </w:p>
    <w:p w:rsidR="000D7819" w:rsidRPr="00F008F2" w:rsidRDefault="000D7819" w:rsidP="00F008F2">
      <w:pPr>
        <w:pStyle w:val="ListParagraph"/>
        <w:ind w:left="0" w:firstLine="709"/>
        <w:jc w:val="both"/>
      </w:pPr>
      <w:r w:rsidRPr="00F008F2">
        <w:t>8. Экономика: теория и практика ISSN 2224-042X</w:t>
      </w:r>
    </w:p>
    <w:p w:rsidR="000D7819" w:rsidRPr="00F008F2" w:rsidRDefault="000D7819" w:rsidP="00F008F2">
      <w:pPr>
        <w:pStyle w:val="ListParagraph"/>
        <w:ind w:left="0" w:firstLine="709"/>
        <w:jc w:val="both"/>
      </w:pPr>
      <w:r w:rsidRPr="00F008F2">
        <w:t>9. Менеджмент в России и за рубежом ISSN 1028-5857</w:t>
      </w:r>
    </w:p>
    <w:p w:rsidR="000D7819" w:rsidRDefault="000D7819" w:rsidP="00F008F2">
      <w:pPr>
        <w:pStyle w:val="ListParagraph"/>
        <w:ind w:left="0" w:firstLine="709"/>
        <w:jc w:val="both"/>
      </w:pPr>
      <w:r w:rsidRPr="00F008F2">
        <w:t>10. Научный журнал "Известия высших учебных заведений. Социология. Экономика. Политика" ISSN 1993-1824</w:t>
      </w:r>
    </w:p>
    <w:p w:rsidR="000D7819" w:rsidRDefault="000D7819" w:rsidP="00F008F2">
      <w:pPr>
        <w:pStyle w:val="ListParagraph"/>
        <w:jc w:val="both"/>
      </w:pPr>
      <w:r>
        <w:t>11</w:t>
      </w:r>
      <w:r w:rsidRPr="00F008F2">
        <w:t xml:space="preserve">. газета «Коммерсант» www.kommersant.ru. </w:t>
      </w:r>
    </w:p>
    <w:p w:rsidR="000D7819" w:rsidRPr="00F008F2" w:rsidRDefault="000D7819" w:rsidP="00F008F2">
      <w:pPr>
        <w:pStyle w:val="ListParagraph"/>
        <w:jc w:val="both"/>
      </w:pPr>
      <w:r>
        <w:t xml:space="preserve">12. </w:t>
      </w:r>
      <w:r w:rsidRPr="000224A1">
        <w:t>журнал «Финансы и экономика» www.finans.rusba.ru.</w:t>
      </w:r>
    </w:p>
    <w:p w:rsidR="000D7819" w:rsidRPr="00F008F2" w:rsidRDefault="000D7819" w:rsidP="00F008F2">
      <w:pPr>
        <w:pStyle w:val="ListParagraph"/>
        <w:jc w:val="both"/>
      </w:pPr>
      <w:r>
        <w:t>12</w:t>
      </w:r>
      <w:r w:rsidRPr="00F008F2">
        <w:t>.журнал «Российский экономический журнал» www.rej.guu.ru.</w:t>
      </w:r>
    </w:p>
    <w:p w:rsidR="000D7819" w:rsidRDefault="000D7819" w:rsidP="000224A1">
      <w:pPr>
        <w:pStyle w:val="ListParagraph"/>
        <w:ind w:left="0" w:firstLine="709"/>
        <w:jc w:val="both"/>
      </w:pPr>
      <w:r>
        <w:t>13.</w:t>
      </w:r>
      <w:r w:rsidRPr="000224A1">
        <w:t>Журнал «Управление финансовыми рисками»  https://grebennikon.ru/journal-23.html</w:t>
      </w:r>
    </w:p>
    <w:p w:rsidR="000D7819" w:rsidRPr="000224A1" w:rsidRDefault="000D7819" w:rsidP="000224A1">
      <w:pPr>
        <w:pStyle w:val="ListParagraph"/>
        <w:ind w:left="0" w:firstLine="709"/>
        <w:jc w:val="both"/>
      </w:pPr>
      <w:r>
        <w:t>14.</w:t>
      </w:r>
      <w:r w:rsidRPr="000224A1">
        <w:t>Научный журнал «Маркетинг Менеджмент в цифровой экономике» http://mmde.creativeconomy.ru</w:t>
      </w:r>
    </w:p>
    <w:p w:rsidR="000D7819" w:rsidRPr="000224A1" w:rsidRDefault="000D7819" w:rsidP="000224A1">
      <w:pPr>
        <w:pStyle w:val="ListParagraph"/>
        <w:ind w:left="0" w:firstLine="709"/>
        <w:jc w:val="both"/>
      </w:pPr>
    </w:p>
    <w:p w:rsidR="000D7819" w:rsidRPr="00F008F2" w:rsidRDefault="000D7819" w:rsidP="00F008F2">
      <w:pPr>
        <w:pStyle w:val="ListParagraph"/>
        <w:ind w:left="0" w:firstLine="709"/>
        <w:jc w:val="both"/>
        <w:rPr>
          <w:b/>
          <w:i/>
        </w:rPr>
      </w:pPr>
      <w:r w:rsidRPr="00F008F2">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0D7819" w:rsidRPr="00F008F2" w:rsidRDefault="000D7819" w:rsidP="00F008F2">
      <w:pPr>
        <w:pStyle w:val="ListParagraph"/>
        <w:ind w:left="0" w:firstLine="709"/>
        <w:jc w:val="both"/>
      </w:pPr>
      <w:r>
        <w:t>1</w:t>
      </w:r>
      <w:r w:rsidRPr="00F008F2">
        <w:t xml:space="preserve">. Интернет-браузер InternetExplorer (или любой другой). </w:t>
      </w:r>
    </w:p>
    <w:p w:rsidR="000D7819" w:rsidRPr="00F008F2" w:rsidRDefault="000D7819" w:rsidP="00F008F2">
      <w:pPr>
        <w:pStyle w:val="ListParagraph"/>
        <w:ind w:left="0" w:firstLine="709"/>
        <w:jc w:val="both"/>
      </w:pPr>
      <w:r>
        <w:t>2</w:t>
      </w:r>
      <w:r w:rsidRPr="00F008F2">
        <w:t>.Электронная библиотечная система IPRbookswww.iprbookshop.ru</w:t>
      </w:r>
    </w:p>
    <w:p w:rsidR="000D7819" w:rsidRPr="00A76DA0" w:rsidRDefault="000D7819" w:rsidP="00A76DA0">
      <w:pPr>
        <w:pStyle w:val="ListParagraph"/>
        <w:ind w:left="0" w:firstLine="709"/>
        <w:jc w:val="both"/>
      </w:pPr>
      <w:r>
        <w:t xml:space="preserve">3. </w:t>
      </w:r>
      <w:r w:rsidRPr="00A76DA0">
        <w:t>www.zipsites.ru – бесплатная электронная Интернет библиотека.</w:t>
      </w:r>
    </w:p>
    <w:p w:rsidR="000D7819" w:rsidRPr="00A76DA0" w:rsidRDefault="000D7819" w:rsidP="00A76DA0">
      <w:pPr>
        <w:pStyle w:val="ListParagraph"/>
        <w:ind w:left="0" w:firstLine="709"/>
        <w:jc w:val="both"/>
      </w:pPr>
      <w:r>
        <w:t>4</w:t>
      </w:r>
      <w:r w:rsidRPr="00A76DA0">
        <w:t xml:space="preserve">. www.elibraru.ru – бесплатная электронная Интернет библиотека. </w:t>
      </w:r>
    </w:p>
    <w:p w:rsidR="000D7819" w:rsidRPr="00A76DA0" w:rsidRDefault="000D7819" w:rsidP="00A76DA0">
      <w:pPr>
        <w:pStyle w:val="ListParagraph"/>
        <w:ind w:left="0" w:firstLine="709"/>
        <w:jc w:val="both"/>
      </w:pPr>
      <w:r>
        <w:t>5</w:t>
      </w:r>
      <w:r w:rsidRPr="00A76DA0">
        <w:t>. www.big.libraru.info – большая  электронная библиотека.</w:t>
      </w:r>
    </w:p>
    <w:p w:rsidR="000D7819" w:rsidRDefault="000D7819" w:rsidP="00092C77">
      <w:pPr>
        <w:pStyle w:val="ListParagraph"/>
        <w:ind w:left="0"/>
        <w:jc w:val="both"/>
        <w:rPr>
          <w:b/>
        </w:rPr>
      </w:pPr>
    </w:p>
    <w:p w:rsidR="000D7819" w:rsidRPr="00A76DA0" w:rsidRDefault="000D7819" w:rsidP="00A76DA0">
      <w:pPr>
        <w:pStyle w:val="ListParagraph"/>
        <w:jc w:val="both"/>
        <w:rPr>
          <w:b/>
          <w:i/>
        </w:rPr>
      </w:pPr>
      <w:r w:rsidRPr="00A76DA0">
        <w:rPr>
          <w:b/>
          <w:i/>
        </w:rPr>
        <w:t>9.</w:t>
      </w:r>
      <w:r w:rsidRPr="00A76DA0">
        <w:rPr>
          <w:b/>
          <w:i/>
        </w:rPr>
        <w:tab/>
        <w:t>Методические указания для обучающихся по освоению дисциплины (модуля)</w:t>
      </w:r>
    </w:p>
    <w:p w:rsidR="000D7819" w:rsidRPr="00A76DA0" w:rsidRDefault="000D7819" w:rsidP="00A76DA0">
      <w:pPr>
        <w:pStyle w:val="ListParagraph"/>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D7819" w:rsidRPr="00A76DA0" w:rsidRDefault="000D7819" w:rsidP="00A76DA0">
      <w:pPr>
        <w:pStyle w:val="ListParagraph"/>
        <w:ind w:left="0" w:firstLine="709"/>
        <w:jc w:val="both"/>
      </w:pPr>
      <w:r w:rsidRPr="00A76DA0">
        <w:t>Самостоятельная работа студентов складывается из следующих составляющих:</w:t>
      </w:r>
    </w:p>
    <w:p w:rsidR="000D7819" w:rsidRPr="00A76DA0" w:rsidRDefault="000D7819" w:rsidP="00A76DA0">
      <w:pPr>
        <w:pStyle w:val="ListParagraph"/>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0D7819" w:rsidRPr="00A76DA0" w:rsidRDefault="000D7819" w:rsidP="00A76DA0">
      <w:pPr>
        <w:pStyle w:val="ListParagraph"/>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0D7819" w:rsidRPr="00A76DA0" w:rsidRDefault="000D7819" w:rsidP="00A76DA0">
      <w:pPr>
        <w:pStyle w:val="ListParagraph"/>
        <w:ind w:left="0" w:firstLine="709"/>
        <w:jc w:val="both"/>
      </w:pPr>
      <w:r w:rsidRPr="00A76DA0">
        <w:t>•</w:t>
      </w:r>
      <w:r w:rsidRPr="00A76DA0">
        <w:tab/>
        <w:t>выполнение самостоятельных практических работ;</w:t>
      </w:r>
    </w:p>
    <w:p w:rsidR="000D7819" w:rsidRPr="00A76DA0" w:rsidRDefault="000D7819" w:rsidP="00A76DA0">
      <w:pPr>
        <w:pStyle w:val="ListParagraph"/>
        <w:ind w:left="0" w:firstLine="709"/>
        <w:jc w:val="both"/>
      </w:pPr>
      <w:r w:rsidRPr="00A76DA0">
        <w:t>•</w:t>
      </w:r>
      <w:r w:rsidRPr="00A76DA0">
        <w:tab/>
        <w:t>подготовка к  экзаменам (зачетам)  непосредственно перед ними.</w:t>
      </w:r>
    </w:p>
    <w:p w:rsidR="000D7819" w:rsidRPr="00A76DA0" w:rsidRDefault="000D7819" w:rsidP="00A76DA0">
      <w:pPr>
        <w:pStyle w:val="ListParagraph"/>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D7819" w:rsidRPr="00A76DA0" w:rsidRDefault="000D7819" w:rsidP="00A76DA0">
      <w:pPr>
        <w:pStyle w:val="ListParagraph"/>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D7819" w:rsidRPr="00A76DA0" w:rsidRDefault="000D7819" w:rsidP="00A76DA0">
      <w:pPr>
        <w:pStyle w:val="ListParagraph"/>
        <w:ind w:left="0" w:firstLine="709"/>
        <w:jc w:val="both"/>
      </w:pPr>
      <w:r w:rsidRPr="00A76DA0">
        <w:t>Для успешной сдачи  экзамена (зачета)  рекомендуется соблюдать следующие правила:</w:t>
      </w:r>
    </w:p>
    <w:p w:rsidR="000D7819" w:rsidRPr="00A76DA0" w:rsidRDefault="000D7819" w:rsidP="00A76DA0">
      <w:pPr>
        <w:pStyle w:val="ListParagraph"/>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0D7819" w:rsidRPr="00A76DA0" w:rsidRDefault="000D7819" w:rsidP="00A76DA0">
      <w:pPr>
        <w:pStyle w:val="ListParagraph"/>
        <w:ind w:left="0" w:firstLine="709"/>
        <w:jc w:val="both"/>
      </w:pPr>
      <w:r w:rsidRPr="00A76DA0">
        <w:t>•</w:t>
      </w:r>
      <w:r w:rsidRPr="00A76DA0">
        <w:tab/>
        <w:t xml:space="preserve">Интенсивная подготовка должна начаться не позднее, чем за месяц до экзамена. </w:t>
      </w:r>
    </w:p>
    <w:p w:rsidR="000D7819" w:rsidRPr="00A76DA0" w:rsidRDefault="000D7819" w:rsidP="00A76DA0">
      <w:pPr>
        <w:pStyle w:val="ListParagraph"/>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D7819" w:rsidRPr="00A76DA0" w:rsidRDefault="000D7819" w:rsidP="00A76DA0">
      <w:pPr>
        <w:pStyle w:val="ListParagraph"/>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D7819" w:rsidRPr="00A76DA0" w:rsidRDefault="000D7819" w:rsidP="00A76DA0">
      <w:pPr>
        <w:pStyle w:val="ListParagraph"/>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D7819" w:rsidRPr="00A76DA0" w:rsidRDefault="000D7819" w:rsidP="00A76DA0">
      <w:pPr>
        <w:pStyle w:val="ListParagraph"/>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0D7819" w:rsidRPr="00A76DA0" w:rsidRDefault="000D7819" w:rsidP="00A76DA0">
      <w:pPr>
        <w:pStyle w:val="ListParagraph"/>
        <w:jc w:val="both"/>
        <w:rPr>
          <w:b/>
        </w:rPr>
      </w:pPr>
    </w:p>
    <w:p w:rsidR="000D7819" w:rsidRPr="00A76DA0" w:rsidRDefault="000D7819" w:rsidP="00A76DA0">
      <w:pPr>
        <w:pStyle w:val="ListParagraph"/>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D7819" w:rsidRPr="00377536" w:rsidRDefault="000D7819" w:rsidP="00A76DA0">
      <w:pPr>
        <w:pStyle w:val="ListParagraph"/>
        <w:ind w:left="0" w:firstLine="709"/>
        <w:jc w:val="both"/>
      </w:pPr>
      <w:r w:rsidRPr="00377536">
        <w:t xml:space="preserve">1. </w:t>
      </w:r>
      <w:r w:rsidRPr="00A76DA0">
        <w:t>Операционнаясистема</w:t>
      </w:r>
      <w:r w:rsidRPr="00377536">
        <w:t xml:space="preserve"> </w:t>
      </w:r>
      <w:r w:rsidRPr="00A76DA0">
        <w:rPr>
          <w:lang w:val="en-US"/>
        </w:rPr>
        <w:t>Microsoft</w:t>
      </w:r>
      <w:r w:rsidRPr="00377536">
        <w:t xml:space="preserve"> </w:t>
      </w:r>
      <w:r w:rsidRPr="00A76DA0">
        <w:rPr>
          <w:lang w:val="en-US"/>
        </w:rPr>
        <w:t>Windows</w:t>
      </w:r>
    </w:p>
    <w:p w:rsidR="000D7819" w:rsidRPr="00377536" w:rsidRDefault="000D7819" w:rsidP="00A76DA0">
      <w:pPr>
        <w:pStyle w:val="ListParagraph"/>
        <w:ind w:left="0" w:firstLine="709"/>
        <w:jc w:val="both"/>
      </w:pPr>
      <w:r w:rsidRPr="00377536">
        <w:t xml:space="preserve">2. </w:t>
      </w:r>
      <w:r w:rsidRPr="00A76DA0">
        <w:rPr>
          <w:lang w:val="en-US"/>
        </w:rPr>
        <w:t>Microsoft</w:t>
      </w:r>
      <w:r w:rsidRPr="00377536">
        <w:t xml:space="preserve"> </w:t>
      </w:r>
      <w:r w:rsidRPr="00A76DA0">
        <w:rPr>
          <w:lang w:val="en-US"/>
        </w:rPr>
        <w:t>Office</w:t>
      </w:r>
      <w:r w:rsidRPr="00377536">
        <w:t xml:space="preserve"> 2010-2016</w:t>
      </w:r>
    </w:p>
    <w:p w:rsidR="000D7819" w:rsidRPr="00377536" w:rsidRDefault="000D7819" w:rsidP="00A76DA0">
      <w:pPr>
        <w:pStyle w:val="ListParagraph"/>
        <w:ind w:left="0" w:firstLine="709"/>
        <w:jc w:val="both"/>
      </w:pPr>
      <w:r w:rsidRPr="00377536">
        <w:t xml:space="preserve">3. </w:t>
      </w:r>
      <w:r w:rsidRPr="00A76DA0">
        <w:t>Антивирус</w:t>
      </w:r>
      <w:r w:rsidRPr="00377536">
        <w:t xml:space="preserve"> </w:t>
      </w:r>
      <w:r w:rsidRPr="00A76DA0">
        <w:rPr>
          <w:lang w:val="en-US"/>
        </w:rPr>
        <w:t>Kaspersky</w:t>
      </w:r>
      <w:r w:rsidRPr="00377536">
        <w:t xml:space="preserve"> </w:t>
      </w:r>
      <w:r w:rsidRPr="00A76DA0">
        <w:rPr>
          <w:lang w:val="en-US"/>
        </w:rPr>
        <w:t>Endpoint</w:t>
      </w:r>
      <w:r w:rsidRPr="00377536">
        <w:t xml:space="preserve"> </w:t>
      </w:r>
      <w:r w:rsidRPr="00A76DA0">
        <w:rPr>
          <w:lang w:val="en-US"/>
        </w:rPr>
        <w:t>Security</w:t>
      </w:r>
    </w:p>
    <w:p w:rsidR="000D7819" w:rsidRPr="00377536" w:rsidRDefault="000D7819" w:rsidP="00A76DA0">
      <w:pPr>
        <w:pStyle w:val="ListParagraph"/>
        <w:ind w:left="0" w:firstLine="709"/>
        <w:jc w:val="both"/>
      </w:pPr>
      <w:r w:rsidRPr="00377536">
        <w:t xml:space="preserve">4. </w:t>
      </w:r>
      <w:r w:rsidRPr="00A76DA0">
        <w:t>Программадляработыс</w:t>
      </w:r>
      <w:r w:rsidRPr="00A76DA0">
        <w:rPr>
          <w:lang w:val="en-US"/>
        </w:rPr>
        <w:t>pdf</w:t>
      </w:r>
      <w:r w:rsidRPr="00A76DA0">
        <w:t>файлами</w:t>
      </w:r>
      <w:r w:rsidRPr="00377536">
        <w:t xml:space="preserve"> </w:t>
      </w:r>
      <w:r w:rsidRPr="00A76DA0">
        <w:rPr>
          <w:lang w:val="en-US"/>
        </w:rPr>
        <w:t>Adobe</w:t>
      </w:r>
      <w:r w:rsidRPr="00377536">
        <w:t xml:space="preserve"> </w:t>
      </w:r>
      <w:r w:rsidRPr="00A76DA0">
        <w:rPr>
          <w:lang w:val="en-US"/>
        </w:rPr>
        <w:t>Reader</w:t>
      </w:r>
    </w:p>
    <w:p w:rsidR="000D7819" w:rsidRPr="00A76DA0" w:rsidRDefault="000D7819" w:rsidP="00A76DA0">
      <w:pPr>
        <w:pStyle w:val="ListParagraph"/>
        <w:ind w:left="0" w:firstLine="709"/>
        <w:jc w:val="both"/>
      </w:pPr>
      <w:r w:rsidRPr="00A76DA0">
        <w:t>5. Архиватор 7-zip</w:t>
      </w:r>
    </w:p>
    <w:p w:rsidR="000D7819" w:rsidRPr="00A76DA0" w:rsidRDefault="000D7819" w:rsidP="00A76DA0">
      <w:pPr>
        <w:pStyle w:val="ListParagraph"/>
        <w:ind w:left="0" w:firstLine="709"/>
        <w:jc w:val="both"/>
      </w:pPr>
      <w:r w:rsidRPr="00A76DA0">
        <w:t>6. Справочно-правовая система Консультант Плюс</w:t>
      </w:r>
    </w:p>
    <w:p w:rsidR="000D7819" w:rsidRPr="00A76DA0" w:rsidRDefault="000D7819" w:rsidP="00A76DA0">
      <w:pPr>
        <w:pStyle w:val="ListParagraph"/>
        <w:ind w:left="0" w:firstLine="709"/>
        <w:jc w:val="both"/>
      </w:pPr>
      <w:r w:rsidRPr="00A76DA0">
        <w:t>7. Справочно-правовая система Гарант</w:t>
      </w:r>
    </w:p>
    <w:p w:rsidR="000D7819" w:rsidRDefault="000D7819" w:rsidP="00092C77">
      <w:pPr>
        <w:pStyle w:val="ListParagraph"/>
        <w:ind w:left="0"/>
        <w:jc w:val="both"/>
        <w:rPr>
          <w:b/>
        </w:rPr>
      </w:pPr>
    </w:p>
    <w:p w:rsidR="000D7819" w:rsidRPr="00DF6AF6" w:rsidRDefault="000D7819" w:rsidP="00DF6AF6">
      <w:pPr>
        <w:pStyle w:val="ListParagraph"/>
        <w:ind w:left="0" w:firstLine="709"/>
        <w:jc w:val="both"/>
        <w:rPr>
          <w:b/>
          <w:i/>
        </w:rPr>
      </w:pPr>
      <w:r w:rsidRPr="00DF6AF6">
        <w:rPr>
          <w:b/>
          <w:i/>
        </w:rPr>
        <w:t>11.Описание материально-технической базы, необходимой для осуществления образовательного процесса по дисциплине (модулю)</w:t>
      </w:r>
    </w:p>
    <w:p w:rsidR="000D7819" w:rsidRPr="00DF6AF6" w:rsidRDefault="000D7819" w:rsidP="00DF6AF6">
      <w:pPr>
        <w:pStyle w:val="ListParagraph"/>
        <w:jc w:val="both"/>
      </w:pPr>
      <w:r w:rsidRPr="00DF6AF6">
        <w:t>1.Проектор, ноутбук</w:t>
      </w:r>
    </w:p>
    <w:p w:rsidR="000D7819" w:rsidRPr="00DF6AF6" w:rsidRDefault="000D7819" w:rsidP="00DF6AF6">
      <w:pPr>
        <w:pStyle w:val="ListParagraph"/>
        <w:jc w:val="both"/>
      </w:pPr>
      <w:r w:rsidRPr="00DF6AF6">
        <w:t xml:space="preserve">2.Проекционный экран </w:t>
      </w:r>
    </w:p>
    <w:p w:rsidR="000D7819" w:rsidRPr="00DF6AF6" w:rsidRDefault="000D7819" w:rsidP="00DF6AF6">
      <w:pPr>
        <w:pStyle w:val="ListParagraph"/>
        <w:jc w:val="both"/>
      </w:pPr>
      <w:r w:rsidRPr="00DF6AF6">
        <w:t>3.Колонки</w:t>
      </w:r>
    </w:p>
    <w:p w:rsidR="000D7819" w:rsidRPr="00DF6AF6" w:rsidRDefault="000D7819" w:rsidP="00DF6AF6">
      <w:pPr>
        <w:pStyle w:val="ListParagraph"/>
        <w:jc w:val="both"/>
        <w:rPr>
          <w:b/>
        </w:rPr>
      </w:pPr>
    </w:p>
    <w:p w:rsidR="000D7819" w:rsidRPr="00DF6AF6" w:rsidRDefault="000D7819" w:rsidP="00DF6AF6">
      <w:pPr>
        <w:pStyle w:val="ListParagraph"/>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0D7819" w:rsidRPr="00DF6AF6" w:rsidRDefault="000D7819" w:rsidP="00DF6AF6">
      <w:pPr>
        <w:pStyle w:val="ListParagraph"/>
        <w:ind w:left="0" w:firstLine="709"/>
        <w:jc w:val="both"/>
      </w:pPr>
      <w:r w:rsidRPr="00DF6AF6">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D7819" w:rsidRPr="00DF6AF6" w:rsidRDefault="000D7819" w:rsidP="00DF6AF6">
      <w:pPr>
        <w:pStyle w:val="ListParagraph"/>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D7819" w:rsidRPr="00DF6AF6" w:rsidRDefault="000D7819" w:rsidP="00DF6AF6">
      <w:pPr>
        <w:pStyle w:val="ListParagraph"/>
        <w:jc w:val="both"/>
        <w:rPr>
          <w:b/>
        </w:rPr>
      </w:pPr>
    </w:p>
    <w:p w:rsidR="000D7819" w:rsidRPr="00DF6AF6" w:rsidRDefault="000D7819" w:rsidP="008F02A5">
      <w:pPr>
        <w:pStyle w:val="ListParagraph"/>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0D7819" w:rsidRPr="008F02A5" w:rsidRDefault="000D7819" w:rsidP="00DF6AF6">
      <w:pPr>
        <w:pStyle w:val="ListParagraph"/>
        <w:jc w:val="both"/>
      </w:pPr>
      <w:r w:rsidRPr="008F02A5">
        <w:t>- чтение проблемно-информационных лекций с использованием доски и видеоматериалов;</w:t>
      </w:r>
    </w:p>
    <w:p w:rsidR="000D7819" w:rsidRPr="008F02A5" w:rsidRDefault="000D7819" w:rsidP="00DF6AF6">
      <w:pPr>
        <w:pStyle w:val="ListParagraph"/>
        <w:jc w:val="both"/>
      </w:pPr>
      <w:r w:rsidRPr="008F02A5">
        <w:t>- практические занятия;</w:t>
      </w:r>
    </w:p>
    <w:p w:rsidR="000D7819" w:rsidRPr="008F02A5" w:rsidRDefault="000D7819" w:rsidP="00DF6AF6">
      <w:pPr>
        <w:pStyle w:val="ListParagraph"/>
        <w:jc w:val="both"/>
      </w:pPr>
      <w:r w:rsidRPr="008F02A5">
        <w:t>- контрольные опросы;</w:t>
      </w:r>
    </w:p>
    <w:p w:rsidR="000D7819" w:rsidRPr="008F02A5" w:rsidRDefault="000D7819" w:rsidP="00DF6AF6">
      <w:pPr>
        <w:pStyle w:val="ListParagraph"/>
        <w:jc w:val="both"/>
      </w:pPr>
      <w:r w:rsidRPr="008F02A5">
        <w:t>- консультации;</w:t>
      </w:r>
    </w:p>
    <w:p w:rsidR="000D7819" w:rsidRPr="008F02A5" w:rsidRDefault="000D7819" w:rsidP="00DF6AF6">
      <w:pPr>
        <w:pStyle w:val="ListParagraph"/>
        <w:jc w:val="both"/>
      </w:pPr>
      <w:r w:rsidRPr="008F02A5">
        <w:t>- самостоятельная работа с учебной литературой;</w:t>
      </w:r>
    </w:p>
    <w:p w:rsidR="000D7819" w:rsidRPr="008F02A5" w:rsidRDefault="000D7819" w:rsidP="00DF6AF6">
      <w:pPr>
        <w:pStyle w:val="ListParagraph"/>
        <w:jc w:val="both"/>
      </w:pPr>
      <w:r w:rsidRPr="008F02A5">
        <w:t>- подготовка и обсуждение презентаций.</w:t>
      </w:r>
    </w:p>
    <w:p w:rsidR="000D7819" w:rsidRDefault="000D7819" w:rsidP="00DF6AF6">
      <w:pPr>
        <w:pStyle w:val="ListParagraph"/>
        <w:jc w:val="both"/>
        <w:rPr>
          <w:b/>
        </w:rPr>
      </w:pPr>
    </w:p>
    <w:p w:rsidR="000D7819" w:rsidRPr="00DF6AF6" w:rsidRDefault="000D7819" w:rsidP="00DF6AF6">
      <w:pPr>
        <w:pStyle w:val="ListParagraph"/>
        <w:jc w:val="both"/>
        <w:rPr>
          <w:b/>
        </w:rPr>
      </w:pPr>
      <w:r w:rsidRPr="00DF6AF6">
        <w:rPr>
          <w:b/>
        </w:rPr>
        <w:t>12.2. Активные и интерактивные методы и формы обучения</w:t>
      </w:r>
    </w:p>
    <w:p w:rsidR="000D7819" w:rsidRPr="008F02A5" w:rsidRDefault="000D7819" w:rsidP="008F02A5">
      <w:pPr>
        <w:pStyle w:val="ListParagraph"/>
        <w:ind w:left="0" w:firstLine="709"/>
        <w:jc w:val="both"/>
        <w:rPr>
          <w:i/>
        </w:rPr>
      </w:pPr>
      <w:r w:rsidRPr="008F02A5">
        <w:rPr>
          <w:i/>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Pr>
          <w:i/>
        </w:rPr>
        <w:t xml:space="preserve"> деловая игра, </w:t>
      </w:r>
      <w:r w:rsidRPr="008F02A5">
        <w:rPr>
          <w:i/>
        </w:rPr>
        <w:t xml:space="preserve">круглый стол, </w:t>
      </w:r>
      <w:r w:rsidRPr="006E50C0">
        <w:rPr>
          <w:i/>
        </w:rPr>
        <w:t>коллоквиум</w:t>
      </w:r>
      <w:r>
        <w:rPr>
          <w:i/>
        </w:rPr>
        <w:t>,</w:t>
      </w:r>
      <w:r w:rsidRPr="008F02A5">
        <w:rPr>
          <w:i/>
        </w:rPr>
        <w:t>диспут, беседа, дискуссия, мини-конференция и др.) используются следующие:</w:t>
      </w:r>
    </w:p>
    <w:p w:rsidR="000D7819" w:rsidRPr="008F02A5" w:rsidRDefault="000D7819" w:rsidP="008F02A5">
      <w:pPr>
        <w:pStyle w:val="ListParagraph"/>
        <w:ind w:left="0" w:firstLine="709"/>
        <w:jc w:val="both"/>
        <w:rPr>
          <w:i/>
        </w:rPr>
      </w:pPr>
      <w:r w:rsidRPr="008F02A5">
        <w:rPr>
          <w:i/>
        </w:rPr>
        <w:t>- творческие задания;</w:t>
      </w:r>
    </w:p>
    <w:p w:rsidR="000D7819" w:rsidRPr="008F02A5" w:rsidRDefault="000D7819" w:rsidP="008F02A5">
      <w:pPr>
        <w:pStyle w:val="ListParagraph"/>
        <w:ind w:left="0" w:firstLine="709"/>
        <w:jc w:val="both"/>
        <w:rPr>
          <w:i/>
        </w:rPr>
      </w:pPr>
      <w:r w:rsidRPr="008F02A5">
        <w:rPr>
          <w:i/>
        </w:rPr>
        <w:t>- сообщения с анализом;</w:t>
      </w:r>
    </w:p>
    <w:p w:rsidR="000D7819" w:rsidRDefault="000D7819" w:rsidP="008F02A5">
      <w:pPr>
        <w:pStyle w:val="ListParagraph"/>
        <w:ind w:left="0" w:firstLine="709"/>
        <w:jc w:val="both"/>
        <w:rPr>
          <w:i/>
        </w:rPr>
      </w:pPr>
      <w:r w:rsidRPr="008F02A5">
        <w:rPr>
          <w:i/>
        </w:rPr>
        <w:t xml:space="preserve"> - анализ проблемных ситуаций</w:t>
      </w:r>
      <w:r>
        <w:rPr>
          <w:i/>
        </w:rPr>
        <w:t>;</w:t>
      </w:r>
    </w:p>
    <w:p w:rsidR="000D7819" w:rsidRDefault="000D7819" w:rsidP="008F02A5">
      <w:pPr>
        <w:pStyle w:val="ListParagraph"/>
        <w:ind w:left="0" w:firstLine="709"/>
        <w:jc w:val="both"/>
        <w:rPr>
          <w:i/>
        </w:rPr>
      </w:pPr>
      <w:r>
        <w:rPr>
          <w:i/>
        </w:rPr>
        <w:t>- деловая игра;</w:t>
      </w:r>
    </w:p>
    <w:p w:rsidR="000D7819" w:rsidRPr="008F02A5" w:rsidRDefault="000D7819" w:rsidP="008F02A5">
      <w:pPr>
        <w:pStyle w:val="ListParagraph"/>
        <w:ind w:left="0" w:firstLine="709"/>
        <w:jc w:val="both"/>
        <w:rPr>
          <w:i/>
        </w:rPr>
      </w:pPr>
      <w:r>
        <w:rPr>
          <w:i/>
        </w:rPr>
        <w:t>- коллоквиум;</w:t>
      </w:r>
    </w:p>
    <w:p w:rsidR="000D7819" w:rsidRPr="008F02A5" w:rsidRDefault="000D7819" w:rsidP="008F02A5">
      <w:pPr>
        <w:pStyle w:val="ListParagraph"/>
        <w:ind w:left="0" w:firstLine="709"/>
        <w:jc w:val="both"/>
        <w:rPr>
          <w:i/>
        </w:rPr>
      </w:pPr>
      <w:r w:rsidRPr="008F02A5">
        <w:rPr>
          <w:i/>
        </w:rPr>
        <w:t>-беседа.</w:t>
      </w:r>
    </w:p>
    <w:p w:rsidR="000D7819" w:rsidRPr="008F02A5" w:rsidRDefault="000D7819" w:rsidP="008F02A5">
      <w:pPr>
        <w:pStyle w:val="ListParagraph"/>
        <w:ind w:left="0" w:firstLine="709"/>
        <w:jc w:val="both"/>
      </w:pP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Pr="00DC11F5" w:rsidRDefault="000D7819" w:rsidP="008F02A5">
      <w:pPr>
        <w:jc w:val="right"/>
      </w:pPr>
      <w:r w:rsidRPr="00DC11F5">
        <w:t xml:space="preserve">Приложение </w:t>
      </w:r>
    </w:p>
    <w:p w:rsidR="000D7819" w:rsidRPr="00DC11F5" w:rsidRDefault="000D7819" w:rsidP="008F02A5">
      <w:pPr>
        <w:jc w:val="right"/>
      </w:pPr>
    </w:p>
    <w:p w:rsidR="000D7819" w:rsidRPr="00DC11F5" w:rsidRDefault="000D7819" w:rsidP="008F02A5">
      <w:pPr>
        <w:jc w:val="center"/>
      </w:pPr>
    </w:p>
    <w:p w:rsidR="000D7819" w:rsidRPr="00DC11F5" w:rsidRDefault="000D7819" w:rsidP="008F02A5"/>
    <w:p w:rsidR="000D7819" w:rsidRPr="00DC11F5" w:rsidRDefault="000D7819" w:rsidP="008F02A5">
      <w:pPr>
        <w:jc w:val="right"/>
      </w:pPr>
    </w:p>
    <w:p w:rsidR="000D7819" w:rsidRPr="00DC11F5" w:rsidRDefault="000D7819" w:rsidP="008F02A5">
      <w:pPr>
        <w:jc w:val="center"/>
      </w:pPr>
    </w:p>
    <w:p w:rsidR="000D7819" w:rsidRPr="00DC11F5" w:rsidRDefault="000D7819" w:rsidP="008F02A5">
      <w:pPr>
        <w:jc w:val="center"/>
      </w:pPr>
    </w:p>
    <w:p w:rsidR="000D7819" w:rsidRPr="00DC11F5" w:rsidRDefault="000D7819" w:rsidP="008F02A5">
      <w:pPr>
        <w:jc w:val="center"/>
      </w:pPr>
    </w:p>
    <w:p w:rsidR="000D7819" w:rsidRPr="00DC11F5" w:rsidRDefault="000D7819" w:rsidP="008F02A5">
      <w:pPr>
        <w:jc w:val="center"/>
      </w:pPr>
    </w:p>
    <w:p w:rsidR="000D7819" w:rsidRPr="00DC11F5" w:rsidRDefault="000D7819" w:rsidP="008F02A5">
      <w:pPr>
        <w:jc w:val="center"/>
      </w:pPr>
    </w:p>
    <w:p w:rsidR="000D7819" w:rsidRPr="00DC11F5" w:rsidRDefault="000D7819" w:rsidP="008F02A5">
      <w:pPr>
        <w:jc w:val="center"/>
      </w:pPr>
    </w:p>
    <w:p w:rsidR="000D7819" w:rsidRPr="00DC11F5" w:rsidRDefault="000D7819" w:rsidP="008F02A5">
      <w:pPr>
        <w:jc w:val="center"/>
      </w:pPr>
    </w:p>
    <w:p w:rsidR="000D7819" w:rsidRPr="00DC11F5" w:rsidRDefault="000D7819" w:rsidP="008F02A5">
      <w:pPr>
        <w:jc w:val="center"/>
        <w:rPr>
          <w:b/>
          <w:bCs/>
        </w:rPr>
      </w:pPr>
      <w:r w:rsidRPr="00DC11F5">
        <w:rPr>
          <w:b/>
          <w:bCs/>
        </w:rPr>
        <w:t xml:space="preserve">ФОНД ОЦЕНОЧНЫХ СРЕДСТВ </w:t>
      </w:r>
    </w:p>
    <w:p w:rsidR="000D7819" w:rsidRPr="00DC11F5" w:rsidRDefault="000D7819" w:rsidP="008F02A5">
      <w:pPr>
        <w:jc w:val="center"/>
        <w:rPr>
          <w:b/>
          <w:bCs/>
        </w:rPr>
      </w:pPr>
      <w:r w:rsidRPr="00DC11F5">
        <w:rPr>
          <w:b/>
          <w:bCs/>
        </w:rPr>
        <w:t>ДЛЯ ПРОВЕДЕНИЯ ПРОМЕЖУТОЧНОЙ АТТЕСТАЦИИ</w:t>
      </w:r>
    </w:p>
    <w:p w:rsidR="000D7819" w:rsidRPr="00DC11F5" w:rsidRDefault="000D7819" w:rsidP="008F02A5">
      <w:pPr>
        <w:jc w:val="center"/>
        <w:rPr>
          <w:b/>
          <w:bCs/>
        </w:rPr>
      </w:pPr>
      <w:r w:rsidRPr="00DC11F5">
        <w:rPr>
          <w:b/>
          <w:bCs/>
        </w:rPr>
        <w:t>ПО ДИСЦИПЛИНЕ</w:t>
      </w:r>
    </w:p>
    <w:p w:rsidR="000D7819" w:rsidRPr="00DC11F5" w:rsidRDefault="000D7819" w:rsidP="008F02A5">
      <w:pPr>
        <w:jc w:val="center"/>
        <w:rPr>
          <w:b/>
          <w:bCs/>
        </w:rPr>
      </w:pPr>
    </w:p>
    <w:p w:rsidR="000D7819" w:rsidRPr="00DC11F5" w:rsidRDefault="000D7819" w:rsidP="008F02A5">
      <w:pPr>
        <w:jc w:val="center"/>
        <w:rPr>
          <w:b/>
          <w:bCs/>
        </w:rPr>
      </w:pPr>
    </w:p>
    <w:p w:rsidR="000D7819" w:rsidRPr="00DC11F5" w:rsidRDefault="000D7819" w:rsidP="008F02A5">
      <w:pPr>
        <w:tabs>
          <w:tab w:val="left" w:leader="underscore" w:pos="9856"/>
        </w:tabs>
        <w:jc w:val="center"/>
        <w:rPr>
          <w:b/>
          <w:bCs/>
        </w:rPr>
      </w:pPr>
      <w:r w:rsidRPr="00DC11F5">
        <w:rPr>
          <w:b/>
          <w:bCs/>
        </w:rPr>
        <w:t>«</w:t>
      </w:r>
      <w:r>
        <w:rPr>
          <w:b/>
          <w:bCs/>
        </w:rPr>
        <w:t>Управление рисками</w:t>
      </w:r>
      <w:r w:rsidRPr="00DC11F5">
        <w:rPr>
          <w:b/>
          <w:bCs/>
        </w:rPr>
        <w:t>»</w:t>
      </w:r>
    </w:p>
    <w:p w:rsidR="000D7819" w:rsidRPr="00DC11F5" w:rsidRDefault="000D7819" w:rsidP="008F02A5">
      <w:pPr>
        <w:jc w:val="center"/>
      </w:pP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Default="000D7819" w:rsidP="00092C77">
      <w:pPr>
        <w:pStyle w:val="ListParagraph"/>
        <w:ind w:left="0"/>
        <w:jc w:val="both"/>
        <w:rPr>
          <w:b/>
        </w:rPr>
      </w:pPr>
    </w:p>
    <w:p w:rsidR="000D7819" w:rsidRDefault="000D7819" w:rsidP="00092C77">
      <w:pPr>
        <w:pStyle w:val="ListParagraph"/>
        <w:ind w:left="0"/>
        <w:jc w:val="both"/>
        <w:rPr>
          <w:b/>
        </w:rPr>
      </w:pPr>
      <w:r w:rsidRPr="003B73E4">
        <w:rPr>
          <w:b/>
        </w:rPr>
        <w:t>1.</w:t>
      </w:r>
      <w:r w:rsidRPr="003B73E4">
        <w:rPr>
          <w:b/>
        </w:rPr>
        <w:tab/>
        <w:t>Паспорт компетенций</w:t>
      </w:r>
    </w:p>
    <w:p w:rsidR="000D7819" w:rsidRDefault="000D7819" w:rsidP="00092C77">
      <w:pPr>
        <w:pStyle w:val="ListParagraph"/>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2982"/>
        <w:gridCol w:w="1559"/>
        <w:gridCol w:w="5675"/>
      </w:tblGrid>
      <w:tr w:rsidR="000D7819" w:rsidTr="001B0166">
        <w:tc>
          <w:tcPr>
            <w:tcW w:w="2982" w:type="dxa"/>
          </w:tcPr>
          <w:p w:rsidR="000D7819" w:rsidRPr="008D74C9" w:rsidRDefault="000D7819" w:rsidP="001B0166">
            <w:pPr>
              <w:jc w:val="center"/>
            </w:pPr>
            <w:r w:rsidRPr="008D74C9">
              <w:t>Код оцениваемой компетенции (или её части)</w:t>
            </w:r>
          </w:p>
        </w:tc>
        <w:tc>
          <w:tcPr>
            <w:tcW w:w="1559" w:type="dxa"/>
          </w:tcPr>
          <w:p w:rsidR="000D7819" w:rsidRPr="008D74C9" w:rsidRDefault="000D7819" w:rsidP="001B0166">
            <w:pPr>
              <w:jc w:val="center"/>
            </w:pPr>
            <w:r w:rsidRPr="008D74C9">
              <w:t>Вид контроля</w:t>
            </w:r>
          </w:p>
        </w:tc>
        <w:tc>
          <w:tcPr>
            <w:tcW w:w="5675" w:type="dxa"/>
          </w:tcPr>
          <w:p w:rsidR="000D7819" w:rsidRDefault="000D7819" w:rsidP="001B0166">
            <w:pPr>
              <w:jc w:val="center"/>
            </w:pPr>
            <w:r w:rsidRPr="008D74C9">
              <w:t>Компонент фонда оценочных средств</w:t>
            </w:r>
          </w:p>
        </w:tc>
      </w:tr>
      <w:tr w:rsidR="000D7819" w:rsidTr="001B0166">
        <w:tc>
          <w:tcPr>
            <w:tcW w:w="2982" w:type="dxa"/>
          </w:tcPr>
          <w:p w:rsidR="000D7819" w:rsidRPr="004F0E42" w:rsidRDefault="000D7819" w:rsidP="001B0166">
            <w:pPr>
              <w:pStyle w:val="ListParagraph"/>
              <w:ind w:left="0"/>
              <w:jc w:val="both"/>
            </w:pPr>
            <w:r>
              <w:t>УК</w:t>
            </w:r>
            <w:r w:rsidRPr="004F0E42">
              <w:t>-</w:t>
            </w:r>
            <w:r>
              <w:t>2</w:t>
            </w:r>
          </w:p>
        </w:tc>
        <w:tc>
          <w:tcPr>
            <w:tcW w:w="1559" w:type="dxa"/>
          </w:tcPr>
          <w:p w:rsidR="000D7819" w:rsidRPr="004F0E42" w:rsidRDefault="000D7819" w:rsidP="001B0166">
            <w:pPr>
              <w:jc w:val="center"/>
            </w:pPr>
            <w:r w:rsidRPr="004F0E42">
              <w:t>письменный</w:t>
            </w:r>
          </w:p>
        </w:tc>
        <w:tc>
          <w:tcPr>
            <w:tcW w:w="5675" w:type="dxa"/>
          </w:tcPr>
          <w:p w:rsidR="000D7819" w:rsidRPr="004F0E42" w:rsidRDefault="000D7819" w:rsidP="001B0166">
            <w:pPr>
              <w:pStyle w:val="ListParagraph"/>
              <w:ind w:left="0"/>
              <w:jc w:val="both"/>
            </w:pPr>
            <w:r w:rsidRPr="004F0E42">
              <w:t>проблемно-аналитическое задание, информационный проект (творческое задание)</w:t>
            </w:r>
            <w:r>
              <w:t xml:space="preserve">, </w:t>
            </w:r>
            <w:r w:rsidRPr="002824A6">
              <w:t>практическое задание в форме практической подготовки</w:t>
            </w:r>
          </w:p>
        </w:tc>
      </w:tr>
      <w:tr w:rsidR="000D7819" w:rsidTr="001B0166">
        <w:tc>
          <w:tcPr>
            <w:tcW w:w="2982" w:type="dxa"/>
          </w:tcPr>
          <w:p w:rsidR="000D7819" w:rsidRPr="004F0E42" w:rsidRDefault="000D7819" w:rsidP="001B0166">
            <w:pPr>
              <w:pStyle w:val="ListParagraph"/>
              <w:ind w:left="0"/>
              <w:jc w:val="both"/>
            </w:pPr>
            <w:r w:rsidRPr="004F0E42">
              <w:t>ПК-</w:t>
            </w:r>
            <w:r>
              <w:t>10</w:t>
            </w:r>
          </w:p>
        </w:tc>
        <w:tc>
          <w:tcPr>
            <w:tcW w:w="1559" w:type="dxa"/>
          </w:tcPr>
          <w:p w:rsidR="000D7819" w:rsidRPr="004F0E42" w:rsidRDefault="000D7819" w:rsidP="001B0166">
            <w:pPr>
              <w:pStyle w:val="ListParagraph"/>
              <w:ind w:left="0"/>
              <w:jc w:val="center"/>
            </w:pPr>
            <w:r w:rsidRPr="004F0E42">
              <w:t>письменный</w:t>
            </w:r>
          </w:p>
        </w:tc>
        <w:tc>
          <w:tcPr>
            <w:tcW w:w="5675" w:type="dxa"/>
          </w:tcPr>
          <w:p w:rsidR="000D7819" w:rsidRPr="002824A6" w:rsidRDefault="000D7819" w:rsidP="001B0166">
            <w:pPr>
              <w:pStyle w:val="ListParagraph"/>
              <w:ind w:left="0"/>
              <w:jc w:val="both"/>
            </w:pPr>
            <w:r w:rsidRPr="002824A6">
              <w:t xml:space="preserve">проблемно-аналитическоезадание, информационный проект (творческое задание), </w:t>
            </w:r>
            <w:r>
              <w:t xml:space="preserve">коллоквиум, </w:t>
            </w:r>
            <w:r w:rsidRPr="002824A6">
              <w:t>практическое задание в форме практической подготовки</w:t>
            </w:r>
          </w:p>
        </w:tc>
      </w:tr>
      <w:tr w:rsidR="000D7819" w:rsidTr="001B0166">
        <w:tc>
          <w:tcPr>
            <w:tcW w:w="2982" w:type="dxa"/>
          </w:tcPr>
          <w:p w:rsidR="000D7819" w:rsidRPr="001B0166" w:rsidRDefault="000D7819" w:rsidP="001B0166">
            <w:pPr>
              <w:pStyle w:val="ListParagraph"/>
              <w:ind w:left="0"/>
              <w:jc w:val="both"/>
              <w:rPr>
                <w:highlight w:val="green"/>
              </w:rPr>
            </w:pPr>
            <w:r w:rsidRPr="003025C7">
              <w:t>УК-2</w:t>
            </w:r>
            <w:r>
              <w:t>, ПК-10</w:t>
            </w:r>
          </w:p>
        </w:tc>
        <w:tc>
          <w:tcPr>
            <w:tcW w:w="1559" w:type="dxa"/>
          </w:tcPr>
          <w:p w:rsidR="000D7819" w:rsidRPr="00712FF3" w:rsidRDefault="000D7819" w:rsidP="001B0166">
            <w:pPr>
              <w:jc w:val="center"/>
            </w:pPr>
            <w:r w:rsidRPr="00712FF3">
              <w:t>письменный</w:t>
            </w:r>
          </w:p>
        </w:tc>
        <w:tc>
          <w:tcPr>
            <w:tcW w:w="5675" w:type="dxa"/>
          </w:tcPr>
          <w:p w:rsidR="000D7819" w:rsidRPr="00712FF3" w:rsidRDefault="000D7819" w:rsidP="001B0166">
            <w:pPr>
              <w:jc w:val="center"/>
            </w:pPr>
            <w:r w:rsidRPr="00712FF3">
              <w:t>Тест</w:t>
            </w:r>
          </w:p>
        </w:tc>
      </w:tr>
      <w:tr w:rsidR="000D7819" w:rsidTr="001B0166">
        <w:tc>
          <w:tcPr>
            <w:tcW w:w="2982" w:type="dxa"/>
          </w:tcPr>
          <w:p w:rsidR="000D7819" w:rsidRPr="001B0166" w:rsidRDefault="000D7819" w:rsidP="001B0166">
            <w:pPr>
              <w:pStyle w:val="ListParagraph"/>
              <w:ind w:left="0"/>
              <w:jc w:val="both"/>
              <w:rPr>
                <w:highlight w:val="green"/>
              </w:rPr>
            </w:pPr>
            <w:r w:rsidRPr="003025C7">
              <w:t>УК-2</w:t>
            </w:r>
            <w:r>
              <w:t>, ПК-10</w:t>
            </w:r>
          </w:p>
        </w:tc>
        <w:tc>
          <w:tcPr>
            <w:tcW w:w="1559" w:type="dxa"/>
          </w:tcPr>
          <w:p w:rsidR="000D7819" w:rsidRPr="00712FF3" w:rsidRDefault="000D7819" w:rsidP="001B0166">
            <w:pPr>
              <w:jc w:val="center"/>
            </w:pPr>
            <w:r w:rsidRPr="00712FF3">
              <w:t>устный</w:t>
            </w:r>
          </w:p>
        </w:tc>
        <w:tc>
          <w:tcPr>
            <w:tcW w:w="5675" w:type="dxa"/>
          </w:tcPr>
          <w:p w:rsidR="000D7819" w:rsidRDefault="000D7819" w:rsidP="001B0166">
            <w:pPr>
              <w:jc w:val="center"/>
            </w:pPr>
            <w:r w:rsidRPr="00712FF3">
              <w:t>Вопросы к зачёту</w:t>
            </w:r>
          </w:p>
        </w:tc>
      </w:tr>
    </w:tbl>
    <w:p w:rsidR="000D7819" w:rsidRDefault="000D7819" w:rsidP="00092C77">
      <w:pPr>
        <w:pStyle w:val="ListParagraph"/>
        <w:ind w:left="0"/>
        <w:jc w:val="both"/>
        <w:rPr>
          <w:b/>
        </w:rPr>
      </w:pPr>
    </w:p>
    <w:p w:rsidR="000D7819" w:rsidRPr="002824A6" w:rsidRDefault="000D7819" w:rsidP="002824A6">
      <w:pPr>
        <w:pStyle w:val="ListParagraph"/>
        <w:jc w:val="both"/>
        <w:rPr>
          <w:b/>
        </w:rPr>
      </w:pPr>
      <w:r w:rsidRPr="002824A6">
        <w:rPr>
          <w:b/>
        </w:rPr>
        <w:t>2.Критерии освоения компетенций</w:t>
      </w:r>
    </w:p>
    <w:p w:rsidR="000D7819" w:rsidRPr="002824A6" w:rsidRDefault="000D7819" w:rsidP="002824A6">
      <w:pPr>
        <w:pStyle w:val="ListParagraph"/>
        <w:jc w:val="both"/>
        <w:rPr>
          <w:b/>
        </w:rPr>
      </w:pPr>
    </w:p>
    <w:p w:rsidR="000D7819" w:rsidRPr="002824A6" w:rsidRDefault="000D7819" w:rsidP="002824A6">
      <w:pPr>
        <w:pStyle w:val="ListParagraph"/>
        <w:ind w:left="0" w:firstLine="709"/>
        <w:jc w:val="both"/>
      </w:pPr>
      <w:r w:rsidRPr="002824A6">
        <w:t>В качестве критериев освоения компетенций используются знания, умения, владения.</w:t>
      </w:r>
    </w:p>
    <w:p w:rsidR="000D7819" w:rsidRPr="002824A6" w:rsidRDefault="000D7819" w:rsidP="002824A6">
      <w:pPr>
        <w:pStyle w:val="ListParagraph"/>
        <w:ind w:left="0" w:firstLine="709"/>
        <w:jc w:val="both"/>
      </w:pPr>
    </w:p>
    <w:p w:rsidR="000D7819" w:rsidRPr="002824A6" w:rsidRDefault="000D7819" w:rsidP="002824A6">
      <w:pPr>
        <w:pStyle w:val="ListParagraph"/>
        <w:ind w:left="0" w:firstLine="709"/>
        <w:jc w:val="center"/>
        <w:rPr>
          <w:b/>
        </w:rPr>
      </w:pPr>
      <w:r w:rsidRPr="002824A6">
        <w:rPr>
          <w:b/>
        </w:rPr>
        <w:t>Критерии оценки знаний студентов</w:t>
      </w:r>
    </w:p>
    <w:p w:rsidR="000D7819" w:rsidRPr="002824A6" w:rsidRDefault="000D7819" w:rsidP="002824A6">
      <w:pPr>
        <w:pStyle w:val="ListParagraph"/>
        <w:ind w:left="0" w:firstLine="709"/>
        <w:jc w:val="center"/>
        <w:rPr>
          <w:b/>
        </w:rPr>
      </w:pPr>
      <w:r w:rsidRPr="002824A6">
        <w:rPr>
          <w:b/>
        </w:rPr>
        <w:t>(пороговый уровень сформированности компетенции)</w:t>
      </w:r>
    </w:p>
    <w:p w:rsidR="000D7819" w:rsidRDefault="000D7819" w:rsidP="00092C77">
      <w:pPr>
        <w:pStyle w:val="ListParagraph"/>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2862"/>
        <w:gridCol w:w="7354"/>
      </w:tblGrid>
      <w:tr w:rsidR="000D7819" w:rsidTr="001B0166">
        <w:tc>
          <w:tcPr>
            <w:tcW w:w="2862" w:type="dxa"/>
          </w:tcPr>
          <w:p w:rsidR="000D7819" w:rsidRPr="001B0166" w:rsidRDefault="000D7819" w:rsidP="00365A7C">
            <w:pPr>
              <w:rPr>
                <w:b/>
              </w:rPr>
            </w:pPr>
            <w:r w:rsidRPr="001B0166">
              <w:rPr>
                <w:b/>
              </w:rPr>
              <w:t>Шкала оценивания</w:t>
            </w:r>
          </w:p>
        </w:tc>
        <w:tc>
          <w:tcPr>
            <w:tcW w:w="7354" w:type="dxa"/>
          </w:tcPr>
          <w:p w:rsidR="000D7819" w:rsidRPr="001B0166" w:rsidRDefault="000D7819" w:rsidP="00365A7C">
            <w:pPr>
              <w:rPr>
                <w:b/>
              </w:rPr>
            </w:pPr>
            <w:r w:rsidRPr="001B0166">
              <w:rPr>
                <w:b/>
              </w:rPr>
              <w:t>Показатели оценивания компетенций</w:t>
            </w:r>
          </w:p>
        </w:tc>
      </w:tr>
      <w:tr w:rsidR="000D7819" w:rsidTr="001B0166">
        <w:tc>
          <w:tcPr>
            <w:tcW w:w="2862" w:type="dxa"/>
            <w:vAlign w:val="center"/>
          </w:tcPr>
          <w:p w:rsidR="000D7819" w:rsidRPr="001B0166" w:rsidRDefault="000D7819" w:rsidP="001B0166">
            <w:pPr>
              <w:jc w:val="center"/>
              <w:rPr>
                <w:b/>
              </w:rPr>
            </w:pPr>
            <w:r w:rsidRPr="001B0166">
              <w:rPr>
                <w:b/>
              </w:rPr>
              <w:t>Отлично</w:t>
            </w:r>
          </w:p>
        </w:tc>
        <w:tc>
          <w:tcPr>
            <w:tcW w:w="7354" w:type="dxa"/>
          </w:tcPr>
          <w:p w:rsidR="000D7819" w:rsidRPr="001B0166" w:rsidRDefault="000D7819" w:rsidP="001B0166">
            <w:pPr>
              <w:jc w:val="both"/>
              <w:rPr>
                <w:bCs/>
                <w:lang w:eastAsia="en-US"/>
              </w:rPr>
            </w:pPr>
            <w:r w:rsidRPr="001B0166">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D7819" w:rsidRPr="001B0166" w:rsidRDefault="000D7819" w:rsidP="001B0166">
            <w:pPr>
              <w:jc w:val="both"/>
              <w:rPr>
                <w:bCs/>
                <w:lang w:eastAsia="en-US"/>
              </w:rPr>
            </w:pPr>
            <w:r w:rsidRPr="001B0166">
              <w:rPr>
                <w:bCs/>
                <w:lang w:eastAsia="en-US"/>
              </w:rPr>
              <w:t>- делает квалифицированные выводы и обобщения;</w:t>
            </w:r>
          </w:p>
          <w:p w:rsidR="000D7819" w:rsidRPr="002F3944" w:rsidRDefault="000D7819" w:rsidP="002824A6">
            <w:r w:rsidRPr="001B0166">
              <w:rPr>
                <w:bCs/>
                <w:lang w:eastAsia="en-US"/>
              </w:rPr>
              <w:t>- владеет на высококвалифицированном уровне системой понятий.</w:t>
            </w:r>
          </w:p>
        </w:tc>
      </w:tr>
      <w:tr w:rsidR="000D7819" w:rsidTr="001B0166">
        <w:tc>
          <w:tcPr>
            <w:tcW w:w="2862" w:type="dxa"/>
            <w:vAlign w:val="center"/>
          </w:tcPr>
          <w:p w:rsidR="000D7819" w:rsidRPr="001B0166" w:rsidRDefault="000D7819" w:rsidP="001B0166">
            <w:pPr>
              <w:jc w:val="center"/>
              <w:rPr>
                <w:b/>
              </w:rPr>
            </w:pPr>
            <w:r w:rsidRPr="001B0166">
              <w:rPr>
                <w:b/>
              </w:rPr>
              <w:t>Хорошо</w:t>
            </w:r>
          </w:p>
        </w:tc>
        <w:tc>
          <w:tcPr>
            <w:tcW w:w="7354" w:type="dxa"/>
          </w:tcPr>
          <w:p w:rsidR="000D7819" w:rsidRDefault="000D7819" w:rsidP="002824A6">
            <w:r>
              <w:t>- студент твердо усвоил тему, грамотно и по существу излагает ее, опираясь на знания основной и дополнительной литературы;</w:t>
            </w:r>
          </w:p>
          <w:p w:rsidR="000D7819" w:rsidRDefault="000D7819" w:rsidP="002824A6">
            <w:r>
              <w:t>- затрудняется в формулировании квалифицированных выводов и обобщений;</w:t>
            </w:r>
          </w:p>
          <w:p w:rsidR="000D7819" w:rsidRPr="002F3944" w:rsidRDefault="000D7819" w:rsidP="002824A6">
            <w:r>
              <w:t>- владеет на достаточном уровне системой понятий.</w:t>
            </w:r>
          </w:p>
        </w:tc>
      </w:tr>
      <w:tr w:rsidR="000D7819" w:rsidTr="001B0166">
        <w:tc>
          <w:tcPr>
            <w:tcW w:w="2862" w:type="dxa"/>
            <w:vAlign w:val="center"/>
          </w:tcPr>
          <w:p w:rsidR="000D7819" w:rsidRPr="001B0166" w:rsidRDefault="000D7819" w:rsidP="001B0166">
            <w:pPr>
              <w:jc w:val="center"/>
              <w:rPr>
                <w:b/>
              </w:rPr>
            </w:pPr>
            <w:r w:rsidRPr="001B0166">
              <w:rPr>
                <w:b/>
              </w:rPr>
              <w:t>Удовлетворительно</w:t>
            </w:r>
          </w:p>
        </w:tc>
        <w:tc>
          <w:tcPr>
            <w:tcW w:w="7354" w:type="dxa"/>
          </w:tcPr>
          <w:p w:rsidR="000D7819" w:rsidRDefault="000D7819" w:rsidP="002824A6">
            <w:r>
              <w:t>- студент ориентируется в материале, однако затрудняется в его изложении;</w:t>
            </w:r>
          </w:p>
          <w:p w:rsidR="000D7819" w:rsidRDefault="000D7819" w:rsidP="002824A6">
            <w:r>
              <w:t>- показывает недостаточность знаний основной и дополнительной литературы;</w:t>
            </w:r>
          </w:p>
          <w:p w:rsidR="000D7819" w:rsidRDefault="000D7819" w:rsidP="002824A6">
            <w:r>
              <w:t>- слабо аргументирует научные положения;</w:t>
            </w:r>
          </w:p>
          <w:p w:rsidR="000D7819" w:rsidRDefault="000D7819" w:rsidP="002824A6">
            <w:r>
              <w:t>- практически не способен сформулировать выводы и обобщения;</w:t>
            </w:r>
          </w:p>
          <w:p w:rsidR="000D7819" w:rsidRPr="002F3944" w:rsidRDefault="000D7819" w:rsidP="002824A6">
            <w:r>
              <w:t>- частично владеет системой понятий.</w:t>
            </w:r>
          </w:p>
        </w:tc>
      </w:tr>
      <w:tr w:rsidR="000D7819" w:rsidTr="001B0166">
        <w:tc>
          <w:tcPr>
            <w:tcW w:w="2862" w:type="dxa"/>
            <w:vAlign w:val="center"/>
          </w:tcPr>
          <w:p w:rsidR="000D7819" w:rsidRPr="001B0166" w:rsidRDefault="000D7819" w:rsidP="001B0166">
            <w:pPr>
              <w:jc w:val="center"/>
              <w:rPr>
                <w:b/>
              </w:rPr>
            </w:pPr>
            <w:r w:rsidRPr="001B0166">
              <w:rPr>
                <w:b/>
              </w:rPr>
              <w:t>Неудовлетворительно</w:t>
            </w:r>
          </w:p>
        </w:tc>
        <w:tc>
          <w:tcPr>
            <w:tcW w:w="7354" w:type="dxa"/>
          </w:tcPr>
          <w:p w:rsidR="000D7819" w:rsidRDefault="000D7819" w:rsidP="002824A6">
            <w:r>
              <w:t>- студент не усвоил значительной части материала;</w:t>
            </w:r>
          </w:p>
          <w:p w:rsidR="000D7819" w:rsidRDefault="000D7819" w:rsidP="002824A6">
            <w:r>
              <w:t>-  не может аргументировать научные положения;</w:t>
            </w:r>
          </w:p>
          <w:p w:rsidR="000D7819" w:rsidRDefault="000D7819" w:rsidP="002824A6">
            <w:r>
              <w:t>- не формулирует квалифицированных выводов и обобщений;</w:t>
            </w:r>
          </w:p>
          <w:p w:rsidR="000D7819" w:rsidRPr="002F3944" w:rsidRDefault="000D7819" w:rsidP="002824A6">
            <w:r>
              <w:t>- не владеет системой понятий.</w:t>
            </w:r>
          </w:p>
        </w:tc>
      </w:tr>
    </w:tbl>
    <w:p w:rsidR="000D7819" w:rsidRDefault="000D7819" w:rsidP="002824A6">
      <w:pPr>
        <w:jc w:val="center"/>
        <w:rPr>
          <w:b/>
        </w:rPr>
      </w:pPr>
    </w:p>
    <w:p w:rsidR="000D7819" w:rsidRPr="002824A6" w:rsidRDefault="000D7819" w:rsidP="002824A6">
      <w:pPr>
        <w:jc w:val="center"/>
        <w:rPr>
          <w:b/>
        </w:rPr>
      </w:pPr>
      <w:r w:rsidRPr="002824A6">
        <w:rPr>
          <w:b/>
        </w:rPr>
        <w:t>Критерии оценки умений студентов по решению учебно-профессиональных задач и заданий</w:t>
      </w:r>
    </w:p>
    <w:p w:rsidR="000D7819" w:rsidRDefault="000D7819" w:rsidP="002824A6">
      <w:pPr>
        <w:pStyle w:val="ListParagraph"/>
        <w:ind w:left="0"/>
        <w:jc w:val="center"/>
        <w:rPr>
          <w:b/>
        </w:rPr>
      </w:pPr>
      <w:r w:rsidRPr="002824A6">
        <w:rPr>
          <w:b/>
        </w:rPr>
        <w:t>(продвинутый уровень сформированности компетенции)</w:t>
      </w:r>
    </w:p>
    <w:p w:rsidR="000D7819" w:rsidRDefault="000D7819" w:rsidP="002824A6">
      <w:pPr>
        <w:pStyle w:val="ListParagraph"/>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3062"/>
        <w:gridCol w:w="7154"/>
      </w:tblGrid>
      <w:tr w:rsidR="000D7819" w:rsidTr="001B0166">
        <w:tc>
          <w:tcPr>
            <w:tcW w:w="3085" w:type="dxa"/>
            <w:vAlign w:val="center"/>
          </w:tcPr>
          <w:p w:rsidR="000D7819" w:rsidRPr="001B0166" w:rsidRDefault="000D7819" w:rsidP="002824A6">
            <w:pPr>
              <w:rPr>
                <w:b/>
              </w:rPr>
            </w:pPr>
            <w:r w:rsidRPr="001B0166">
              <w:rPr>
                <w:b/>
              </w:rPr>
              <w:t>Шкала оценивания</w:t>
            </w:r>
          </w:p>
        </w:tc>
        <w:tc>
          <w:tcPr>
            <w:tcW w:w="7337" w:type="dxa"/>
          </w:tcPr>
          <w:p w:rsidR="000D7819" w:rsidRPr="001B0166" w:rsidRDefault="000D7819" w:rsidP="001B0166">
            <w:pPr>
              <w:pStyle w:val="ListParagraph"/>
              <w:ind w:left="0"/>
              <w:jc w:val="both"/>
              <w:rPr>
                <w:b/>
              </w:rPr>
            </w:pPr>
            <w:r w:rsidRPr="001B0166">
              <w:rPr>
                <w:b/>
              </w:rPr>
              <w:t>Показатели оценивания компетенций</w:t>
            </w:r>
          </w:p>
        </w:tc>
      </w:tr>
      <w:tr w:rsidR="000D7819" w:rsidTr="001B0166">
        <w:tc>
          <w:tcPr>
            <w:tcW w:w="3085" w:type="dxa"/>
            <w:vAlign w:val="center"/>
          </w:tcPr>
          <w:p w:rsidR="000D7819" w:rsidRPr="001B0166" w:rsidRDefault="000D7819" w:rsidP="001B0166">
            <w:pPr>
              <w:jc w:val="center"/>
              <w:rPr>
                <w:b/>
              </w:rPr>
            </w:pPr>
            <w:r w:rsidRPr="001B0166">
              <w:rPr>
                <w:b/>
              </w:rPr>
              <w:t>Отлично</w:t>
            </w:r>
          </w:p>
        </w:tc>
        <w:tc>
          <w:tcPr>
            <w:tcW w:w="7337" w:type="dxa"/>
          </w:tcPr>
          <w:p w:rsidR="000D7819" w:rsidRPr="002824A6" w:rsidRDefault="000D7819" w:rsidP="001B0166">
            <w:pPr>
              <w:pStyle w:val="ListParagraph"/>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D7819" w:rsidTr="001B0166">
        <w:tc>
          <w:tcPr>
            <w:tcW w:w="3085" w:type="dxa"/>
            <w:vAlign w:val="center"/>
          </w:tcPr>
          <w:p w:rsidR="000D7819" w:rsidRPr="001B0166" w:rsidRDefault="000D7819" w:rsidP="001B0166">
            <w:pPr>
              <w:jc w:val="center"/>
              <w:rPr>
                <w:b/>
              </w:rPr>
            </w:pPr>
            <w:r w:rsidRPr="001B0166">
              <w:rPr>
                <w:b/>
              </w:rPr>
              <w:t>Хорошо</w:t>
            </w:r>
          </w:p>
        </w:tc>
        <w:tc>
          <w:tcPr>
            <w:tcW w:w="7337" w:type="dxa"/>
          </w:tcPr>
          <w:p w:rsidR="000D7819" w:rsidRPr="002824A6" w:rsidRDefault="000D7819" w:rsidP="001B0166">
            <w:pPr>
              <w:pStyle w:val="ListParagraph"/>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D7819" w:rsidTr="001B0166">
        <w:tc>
          <w:tcPr>
            <w:tcW w:w="3085" w:type="dxa"/>
            <w:vAlign w:val="center"/>
          </w:tcPr>
          <w:p w:rsidR="000D7819" w:rsidRPr="001B0166" w:rsidRDefault="000D7819" w:rsidP="001B0166">
            <w:pPr>
              <w:jc w:val="center"/>
              <w:rPr>
                <w:b/>
              </w:rPr>
            </w:pPr>
            <w:r w:rsidRPr="001B0166">
              <w:rPr>
                <w:b/>
              </w:rPr>
              <w:t>Удовлетворительно</w:t>
            </w:r>
          </w:p>
        </w:tc>
        <w:tc>
          <w:tcPr>
            <w:tcW w:w="7337" w:type="dxa"/>
          </w:tcPr>
          <w:p w:rsidR="000D7819" w:rsidRPr="001E070F" w:rsidRDefault="000D7819" w:rsidP="001B0166">
            <w:pPr>
              <w:pStyle w:val="ListParagraph"/>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D7819" w:rsidRPr="001E070F" w:rsidTr="001B0166">
        <w:tc>
          <w:tcPr>
            <w:tcW w:w="3085" w:type="dxa"/>
            <w:vAlign w:val="center"/>
          </w:tcPr>
          <w:p w:rsidR="000D7819" w:rsidRPr="001B0166" w:rsidRDefault="000D7819" w:rsidP="001B0166">
            <w:pPr>
              <w:jc w:val="center"/>
              <w:rPr>
                <w:b/>
              </w:rPr>
            </w:pPr>
            <w:r w:rsidRPr="001B0166">
              <w:rPr>
                <w:b/>
              </w:rPr>
              <w:t>Неудовлетворительно</w:t>
            </w:r>
          </w:p>
        </w:tc>
        <w:tc>
          <w:tcPr>
            <w:tcW w:w="7337" w:type="dxa"/>
          </w:tcPr>
          <w:p w:rsidR="000D7819" w:rsidRPr="001E070F" w:rsidRDefault="000D7819" w:rsidP="001B0166">
            <w:pPr>
              <w:pStyle w:val="ListParagraph"/>
              <w:ind w:left="0"/>
              <w:jc w:val="both"/>
            </w:pPr>
            <w:r w:rsidRPr="001E070F">
              <w:t>студент не решил учебно-профессиональную задачу или задание.</w:t>
            </w:r>
          </w:p>
        </w:tc>
      </w:tr>
    </w:tbl>
    <w:p w:rsidR="000D7819" w:rsidRDefault="000D7819" w:rsidP="00092C77">
      <w:pPr>
        <w:pStyle w:val="ListParagraph"/>
        <w:ind w:left="0"/>
        <w:jc w:val="both"/>
        <w:rPr>
          <w:b/>
        </w:rPr>
      </w:pPr>
    </w:p>
    <w:p w:rsidR="000D7819" w:rsidRDefault="000D7819" w:rsidP="001E070F">
      <w:pPr>
        <w:pStyle w:val="ListParagraph"/>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D7819" w:rsidRDefault="000D7819" w:rsidP="001E070F">
      <w:pPr>
        <w:pStyle w:val="ListParagraph"/>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2699"/>
        <w:gridCol w:w="7517"/>
      </w:tblGrid>
      <w:tr w:rsidR="000D7819" w:rsidTr="001B0166">
        <w:tc>
          <w:tcPr>
            <w:tcW w:w="2699" w:type="dxa"/>
          </w:tcPr>
          <w:p w:rsidR="000D7819" w:rsidRPr="001B0166" w:rsidRDefault="000D7819" w:rsidP="00365A7C">
            <w:pPr>
              <w:rPr>
                <w:b/>
              </w:rPr>
            </w:pPr>
            <w:r w:rsidRPr="001B0166">
              <w:rPr>
                <w:b/>
              </w:rPr>
              <w:t>Шкала оценивания</w:t>
            </w:r>
          </w:p>
        </w:tc>
        <w:tc>
          <w:tcPr>
            <w:tcW w:w="7517" w:type="dxa"/>
          </w:tcPr>
          <w:p w:rsidR="000D7819" w:rsidRPr="001B0166" w:rsidRDefault="000D7819" w:rsidP="001B0166">
            <w:pPr>
              <w:pStyle w:val="ListParagraph"/>
              <w:ind w:left="0"/>
              <w:jc w:val="center"/>
              <w:rPr>
                <w:b/>
              </w:rPr>
            </w:pPr>
            <w:r w:rsidRPr="001B0166">
              <w:rPr>
                <w:b/>
              </w:rPr>
              <w:t>Показатели оценивания компетенций</w:t>
            </w:r>
          </w:p>
        </w:tc>
      </w:tr>
      <w:tr w:rsidR="000D7819" w:rsidTr="001B0166">
        <w:tc>
          <w:tcPr>
            <w:tcW w:w="2699" w:type="dxa"/>
            <w:vAlign w:val="center"/>
          </w:tcPr>
          <w:p w:rsidR="000D7819" w:rsidRPr="001B0166" w:rsidRDefault="000D7819" w:rsidP="001B0166">
            <w:pPr>
              <w:jc w:val="center"/>
              <w:rPr>
                <w:b/>
              </w:rPr>
            </w:pPr>
            <w:r w:rsidRPr="001B0166">
              <w:rPr>
                <w:b/>
              </w:rPr>
              <w:t>Отлично</w:t>
            </w:r>
          </w:p>
        </w:tc>
        <w:tc>
          <w:tcPr>
            <w:tcW w:w="7517" w:type="dxa"/>
          </w:tcPr>
          <w:p w:rsidR="000D7819" w:rsidRPr="001E070F" w:rsidRDefault="000D7819" w:rsidP="001B0166">
            <w:pPr>
              <w:pStyle w:val="ListParagraph"/>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D7819" w:rsidTr="001B0166">
        <w:tc>
          <w:tcPr>
            <w:tcW w:w="2699" w:type="dxa"/>
            <w:vAlign w:val="center"/>
          </w:tcPr>
          <w:p w:rsidR="000D7819" w:rsidRPr="001B0166" w:rsidRDefault="000D7819" w:rsidP="001B0166">
            <w:pPr>
              <w:jc w:val="center"/>
              <w:rPr>
                <w:b/>
              </w:rPr>
            </w:pPr>
            <w:r w:rsidRPr="001B0166">
              <w:rPr>
                <w:b/>
              </w:rPr>
              <w:t>Хорошо</w:t>
            </w:r>
          </w:p>
        </w:tc>
        <w:tc>
          <w:tcPr>
            <w:tcW w:w="7517" w:type="dxa"/>
          </w:tcPr>
          <w:p w:rsidR="000D7819" w:rsidRPr="001E070F" w:rsidRDefault="000D7819" w:rsidP="001B0166">
            <w:pPr>
              <w:pStyle w:val="ListParagraph"/>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D7819" w:rsidTr="001B0166">
        <w:tc>
          <w:tcPr>
            <w:tcW w:w="2699" w:type="dxa"/>
            <w:vAlign w:val="center"/>
          </w:tcPr>
          <w:p w:rsidR="000D7819" w:rsidRPr="001B0166" w:rsidRDefault="000D7819" w:rsidP="001B0166">
            <w:pPr>
              <w:jc w:val="center"/>
              <w:rPr>
                <w:b/>
              </w:rPr>
            </w:pPr>
            <w:r w:rsidRPr="001B0166">
              <w:rPr>
                <w:b/>
              </w:rPr>
              <w:t>Удовлетворительно</w:t>
            </w:r>
          </w:p>
        </w:tc>
        <w:tc>
          <w:tcPr>
            <w:tcW w:w="7517" w:type="dxa"/>
          </w:tcPr>
          <w:p w:rsidR="000D7819" w:rsidRPr="001B0166" w:rsidRDefault="000D7819" w:rsidP="001B0166">
            <w:pPr>
              <w:pStyle w:val="ListParagraph"/>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D7819" w:rsidTr="001B0166">
        <w:tc>
          <w:tcPr>
            <w:tcW w:w="2699" w:type="dxa"/>
            <w:vAlign w:val="center"/>
          </w:tcPr>
          <w:p w:rsidR="000D7819" w:rsidRPr="001B0166" w:rsidRDefault="000D7819" w:rsidP="001B0166">
            <w:pPr>
              <w:jc w:val="center"/>
              <w:rPr>
                <w:b/>
              </w:rPr>
            </w:pPr>
            <w:r w:rsidRPr="001B0166">
              <w:rPr>
                <w:b/>
              </w:rPr>
              <w:t>Неудовлетворительно</w:t>
            </w:r>
          </w:p>
        </w:tc>
        <w:tc>
          <w:tcPr>
            <w:tcW w:w="7517" w:type="dxa"/>
          </w:tcPr>
          <w:p w:rsidR="000D7819" w:rsidRPr="001B0166" w:rsidRDefault="000D7819" w:rsidP="001B0166">
            <w:pPr>
              <w:pStyle w:val="ListParagraph"/>
              <w:ind w:left="0"/>
              <w:jc w:val="both"/>
              <w:rPr>
                <w:b/>
              </w:rPr>
            </w:pPr>
            <w:r w:rsidRPr="001B0166">
              <w:rPr>
                <w:bCs/>
                <w:lang w:eastAsia="en-US"/>
              </w:rPr>
              <w:t>не выполнены требования, предъявляемые к навыкам, оцениваемым “удовлетворительно”.</w:t>
            </w:r>
          </w:p>
        </w:tc>
      </w:tr>
    </w:tbl>
    <w:p w:rsidR="000D7819" w:rsidRDefault="000D7819" w:rsidP="001E070F">
      <w:pPr>
        <w:pStyle w:val="ListParagraph"/>
        <w:ind w:left="0"/>
        <w:jc w:val="both"/>
        <w:rPr>
          <w:b/>
        </w:rPr>
      </w:pPr>
    </w:p>
    <w:p w:rsidR="000D7819" w:rsidRDefault="000D7819" w:rsidP="001E070F">
      <w:pPr>
        <w:pStyle w:val="ListParagraph"/>
        <w:ind w:left="0"/>
        <w:jc w:val="both"/>
        <w:rPr>
          <w:b/>
        </w:rPr>
      </w:pPr>
      <w:r w:rsidRPr="001E070F">
        <w:rPr>
          <w:b/>
        </w:rPr>
        <w:t>2.</w:t>
      </w:r>
      <w:r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D7819" w:rsidRDefault="000D7819" w:rsidP="00E074A7">
      <w:pPr>
        <w:pStyle w:val="ListParagraph"/>
        <w:spacing w:line="120" w:lineRule="auto"/>
        <w:ind w:left="0"/>
        <w:jc w:val="both"/>
        <w:rPr>
          <w:b/>
        </w:rPr>
      </w:pPr>
    </w:p>
    <w:p w:rsidR="000D7819" w:rsidRPr="00E074A7" w:rsidRDefault="000D7819" w:rsidP="00E074A7">
      <w:pPr>
        <w:pStyle w:val="ListParagraph"/>
        <w:ind w:left="0" w:firstLine="709"/>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0D7819" w:rsidRDefault="000D7819" w:rsidP="00E074A7">
      <w:pPr>
        <w:pStyle w:val="ListParagraph"/>
        <w:ind w:left="0"/>
        <w:jc w:val="center"/>
        <w:rPr>
          <w:b/>
        </w:rPr>
      </w:pPr>
      <w:r w:rsidRPr="00E074A7">
        <w:rPr>
          <w:b/>
        </w:rPr>
        <w:t>Тест</w:t>
      </w:r>
    </w:p>
    <w:p w:rsidR="000D7819" w:rsidRDefault="000D7819" w:rsidP="00092C77">
      <w:pPr>
        <w:pStyle w:val="ListParagraph"/>
        <w:ind w:left="0"/>
        <w:jc w:val="both"/>
        <w:rPr>
          <w:b/>
        </w:rPr>
      </w:pPr>
    </w:p>
    <w:p w:rsidR="000D7819" w:rsidRPr="003025C7" w:rsidRDefault="000D7819" w:rsidP="003025C7">
      <w:pPr>
        <w:pStyle w:val="ListParagraph"/>
        <w:ind w:left="0"/>
        <w:jc w:val="both"/>
      </w:pPr>
      <w:r w:rsidRPr="003025C7">
        <w:t>1. Какой из перечисленных методов оценки риска основан на расчетах и анализе статистических показателей?</w:t>
      </w:r>
    </w:p>
    <w:p w:rsidR="000D7819" w:rsidRPr="003025C7" w:rsidRDefault="000D7819" w:rsidP="003025C7">
      <w:pPr>
        <w:pStyle w:val="ListParagraph"/>
        <w:ind w:left="0"/>
        <w:jc w:val="both"/>
      </w:pPr>
      <w:r w:rsidRPr="003025C7">
        <w:t>А. вероятностный метод;</w:t>
      </w:r>
    </w:p>
    <w:p w:rsidR="000D7819" w:rsidRPr="003025C7" w:rsidRDefault="000D7819" w:rsidP="003025C7">
      <w:pPr>
        <w:pStyle w:val="ListParagraph"/>
        <w:ind w:left="0"/>
        <w:jc w:val="both"/>
      </w:pPr>
      <w:r w:rsidRPr="003025C7">
        <w:t>Б. построение дерева решений;</w:t>
      </w:r>
    </w:p>
    <w:p w:rsidR="000D7819" w:rsidRPr="003025C7" w:rsidRDefault="000D7819" w:rsidP="003025C7">
      <w:pPr>
        <w:pStyle w:val="ListParagraph"/>
        <w:ind w:left="0"/>
        <w:jc w:val="both"/>
      </w:pPr>
      <w:r w:rsidRPr="003025C7">
        <w:t>В. метод сценариев;</w:t>
      </w:r>
    </w:p>
    <w:p w:rsidR="000D7819" w:rsidRPr="003025C7" w:rsidRDefault="000D7819" w:rsidP="003025C7">
      <w:pPr>
        <w:pStyle w:val="ListParagraph"/>
        <w:ind w:left="0"/>
        <w:jc w:val="both"/>
      </w:pPr>
      <w:r w:rsidRPr="003025C7">
        <w:t>Г. анализ чувствительности;</w:t>
      </w:r>
    </w:p>
    <w:p w:rsidR="000D7819" w:rsidRPr="003025C7" w:rsidRDefault="000D7819" w:rsidP="003025C7">
      <w:pPr>
        <w:pStyle w:val="ListParagraph"/>
        <w:ind w:left="0"/>
        <w:jc w:val="both"/>
      </w:pPr>
      <w:r w:rsidRPr="003025C7">
        <w:t>Д. учет рисков при расчете чистой приведенной стоимости;</w:t>
      </w:r>
    </w:p>
    <w:p w:rsidR="000D7819" w:rsidRPr="003025C7" w:rsidRDefault="000D7819" w:rsidP="003025C7">
      <w:pPr>
        <w:pStyle w:val="ListParagraph"/>
        <w:ind w:left="0"/>
        <w:jc w:val="both"/>
      </w:pPr>
      <w:r w:rsidRPr="003025C7">
        <w:t>имитационное моделирование.</w:t>
      </w:r>
    </w:p>
    <w:p w:rsidR="000D7819" w:rsidRPr="003025C7" w:rsidRDefault="000D7819" w:rsidP="003025C7">
      <w:pPr>
        <w:pStyle w:val="ListParagraph"/>
        <w:ind w:left="0"/>
        <w:jc w:val="both"/>
      </w:pPr>
    </w:p>
    <w:p w:rsidR="000D7819" w:rsidRPr="003025C7" w:rsidRDefault="000D7819" w:rsidP="003025C7">
      <w:pPr>
        <w:pStyle w:val="ListParagraph"/>
        <w:ind w:left="0"/>
        <w:jc w:val="both"/>
      </w:pPr>
      <w:r w:rsidRPr="003025C7">
        <w:t>2. Какой из перечисленных методов оценки риска дает представление о наиболее критических факторах инвестиционного проекта?</w:t>
      </w:r>
    </w:p>
    <w:p w:rsidR="000D7819" w:rsidRPr="003025C7" w:rsidRDefault="000D7819" w:rsidP="003025C7">
      <w:pPr>
        <w:pStyle w:val="ListParagraph"/>
        <w:ind w:left="0"/>
        <w:jc w:val="both"/>
      </w:pPr>
      <w:r w:rsidRPr="003025C7">
        <w:t>А. построение дерева решений;</w:t>
      </w:r>
    </w:p>
    <w:p w:rsidR="000D7819" w:rsidRPr="003025C7" w:rsidRDefault="000D7819" w:rsidP="003025C7">
      <w:pPr>
        <w:pStyle w:val="ListParagraph"/>
        <w:ind w:left="0"/>
        <w:jc w:val="both"/>
      </w:pPr>
      <w:r w:rsidRPr="003025C7">
        <w:t>Б. метод сценариев;</w:t>
      </w:r>
    </w:p>
    <w:p w:rsidR="000D7819" w:rsidRPr="003025C7" w:rsidRDefault="000D7819" w:rsidP="003025C7">
      <w:pPr>
        <w:pStyle w:val="ListParagraph"/>
        <w:ind w:left="0"/>
        <w:jc w:val="both"/>
      </w:pPr>
      <w:r w:rsidRPr="003025C7">
        <w:t>В. учет рисков при расчете чистой приведенной стоимости;</w:t>
      </w:r>
    </w:p>
    <w:p w:rsidR="000D7819" w:rsidRPr="003025C7" w:rsidRDefault="000D7819" w:rsidP="003025C7">
      <w:pPr>
        <w:pStyle w:val="ListParagraph"/>
        <w:ind w:left="0"/>
        <w:jc w:val="both"/>
      </w:pPr>
      <w:r w:rsidRPr="003025C7">
        <w:t>Г. вероятностный метод;</w:t>
      </w:r>
    </w:p>
    <w:p w:rsidR="000D7819" w:rsidRPr="003025C7" w:rsidRDefault="000D7819" w:rsidP="003025C7">
      <w:pPr>
        <w:pStyle w:val="ListParagraph"/>
        <w:ind w:left="0"/>
        <w:jc w:val="both"/>
      </w:pPr>
      <w:r w:rsidRPr="003025C7">
        <w:t>Д. анализ чувствительности;</w:t>
      </w:r>
    </w:p>
    <w:p w:rsidR="000D7819" w:rsidRPr="003025C7" w:rsidRDefault="000D7819" w:rsidP="003025C7">
      <w:pPr>
        <w:pStyle w:val="ListParagraph"/>
        <w:ind w:left="0"/>
        <w:jc w:val="both"/>
      </w:pPr>
      <w:r w:rsidRPr="003025C7">
        <w:t>Е. имитационное моделирование.</w:t>
      </w:r>
    </w:p>
    <w:p w:rsidR="000D7819" w:rsidRPr="003025C7" w:rsidRDefault="000D7819" w:rsidP="003025C7">
      <w:pPr>
        <w:pStyle w:val="ListParagraph"/>
        <w:ind w:left="0"/>
        <w:jc w:val="both"/>
      </w:pPr>
    </w:p>
    <w:p w:rsidR="000D7819" w:rsidRPr="003025C7" w:rsidRDefault="000D7819" w:rsidP="003025C7">
      <w:pPr>
        <w:pStyle w:val="ListParagraph"/>
        <w:ind w:left="0"/>
        <w:jc w:val="both"/>
      </w:pPr>
      <w:r w:rsidRPr="003025C7">
        <w:t>3. Какой из перечисленных методов оценки риска реализуется путем введения поправки на риск или путем учета вероятности возникновения денежных потоков?</w:t>
      </w:r>
    </w:p>
    <w:p w:rsidR="000D7819" w:rsidRPr="003025C7" w:rsidRDefault="000D7819" w:rsidP="003025C7">
      <w:pPr>
        <w:pStyle w:val="ListParagraph"/>
        <w:ind w:left="0"/>
        <w:jc w:val="both"/>
      </w:pPr>
      <w:r w:rsidRPr="003025C7">
        <w:t>А. построение дерева решений;</w:t>
      </w:r>
    </w:p>
    <w:p w:rsidR="000D7819" w:rsidRPr="003025C7" w:rsidRDefault="000D7819" w:rsidP="003025C7">
      <w:pPr>
        <w:pStyle w:val="ListParagraph"/>
        <w:ind w:left="0"/>
        <w:jc w:val="both"/>
      </w:pPr>
      <w:r w:rsidRPr="003025C7">
        <w:t>Б. метод сценариев;</w:t>
      </w:r>
    </w:p>
    <w:p w:rsidR="000D7819" w:rsidRPr="003025C7" w:rsidRDefault="000D7819" w:rsidP="003025C7">
      <w:pPr>
        <w:pStyle w:val="ListParagraph"/>
        <w:ind w:left="0"/>
        <w:jc w:val="both"/>
      </w:pPr>
      <w:r w:rsidRPr="003025C7">
        <w:t>В. Учёт рисков при расчёте чистой приведенной стоимости;</w:t>
      </w:r>
    </w:p>
    <w:p w:rsidR="000D7819" w:rsidRPr="003025C7" w:rsidRDefault="000D7819" w:rsidP="003025C7">
      <w:pPr>
        <w:pStyle w:val="ListParagraph"/>
        <w:ind w:left="0"/>
        <w:jc w:val="both"/>
      </w:pPr>
      <w:r w:rsidRPr="003025C7">
        <w:t>Г. анализ чувствительности;</w:t>
      </w:r>
    </w:p>
    <w:p w:rsidR="000D7819" w:rsidRPr="003025C7" w:rsidRDefault="000D7819" w:rsidP="003025C7">
      <w:pPr>
        <w:pStyle w:val="ListParagraph"/>
        <w:ind w:left="0"/>
        <w:jc w:val="both"/>
      </w:pPr>
      <w:r w:rsidRPr="003025C7">
        <w:t>Д. вероятностный метод</w:t>
      </w:r>
    </w:p>
    <w:p w:rsidR="000D7819" w:rsidRPr="003025C7" w:rsidRDefault="000D7819" w:rsidP="003025C7">
      <w:pPr>
        <w:pStyle w:val="ListParagraph"/>
        <w:ind w:left="0"/>
        <w:jc w:val="both"/>
      </w:pPr>
      <w:r w:rsidRPr="003025C7">
        <w:t>имитационное моделирование</w:t>
      </w:r>
    </w:p>
    <w:p w:rsidR="000D7819" w:rsidRDefault="000D7819" w:rsidP="003025C7">
      <w:pPr>
        <w:pStyle w:val="ListParagraph"/>
        <w:ind w:left="0"/>
        <w:jc w:val="both"/>
      </w:pPr>
    </w:p>
    <w:p w:rsidR="000D7819" w:rsidRPr="003025C7" w:rsidRDefault="000D7819" w:rsidP="003025C7">
      <w:pPr>
        <w:pStyle w:val="ListParagraph"/>
        <w:ind w:left="0"/>
        <w:jc w:val="both"/>
      </w:pPr>
      <w:r w:rsidRPr="003025C7">
        <w:t>4. Какой из перечисленных методов оценки риска используется в ситуациях, когда принимаемые решения сильно зависят от принятых ранее и определяют сценарии дальнейшего развития событий?</w:t>
      </w:r>
    </w:p>
    <w:p w:rsidR="000D7819" w:rsidRPr="003025C7" w:rsidRDefault="000D7819" w:rsidP="003025C7">
      <w:pPr>
        <w:pStyle w:val="ListParagraph"/>
        <w:ind w:left="0"/>
        <w:jc w:val="both"/>
      </w:pPr>
      <w:r w:rsidRPr="003025C7">
        <w:t>А. имитационное моделирование;</w:t>
      </w:r>
    </w:p>
    <w:p w:rsidR="000D7819" w:rsidRPr="003025C7" w:rsidRDefault="000D7819" w:rsidP="003025C7">
      <w:pPr>
        <w:pStyle w:val="ListParagraph"/>
        <w:ind w:left="0"/>
        <w:jc w:val="both"/>
      </w:pPr>
      <w:r w:rsidRPr="003025C7">
        <w:t>Б. вероятностный метод;</w:t>
      </w:r>
    </w:p>
    <w:p w:rsidR="000D7819" w:rsidRPr="003025C7" w:rsidRDefault="000D7819" w:rsidP="003025C7">
      <w:pPr>
        <w:pStyle w:val="ListParagraph"/>
        <w:ind w:left="0"/>
        <w:jc w:val="both"/>
      </w:pPr>
      <w:r w:rsidRPr="003025C7">
        <w:t>В. учет рисков при расчете чистой приведенной стоимости;</w:t>
      </w:r>
    </w:p>
    <w:p w:rsidR="000D7819" w:rsidRPr="003025C7" w:rsidRDefault="000D7819" w:rsidP="003025C7">
      <w:pPr>
        <w:pStyle w:val="ListParagraph"/>
        <w:ind w:left="0"/>
        <w:jc w:val="both"/>
      </w:pPr>
      <w:r w:rsidRPr="003025C7">
        <w:t>Г. построение дерева решений;</w:t>
      </w:r>
    </w:p>
    <w:p w:rsidR="000D7819" w:rsidRPr="003025C7" w:rsidRDefault="000D7819" w:rsidP="003025C7">
      <w:pPr>
        <w:pStyle w:val="ListParagraph"/>
        <w:ind w:left="0"/>
        <w:jc w:val="both"/>
      </w:pPr>
      <w:r w:rsidRPr="003025C7">
        <w:t>Д. анализ чувствительности;</w:t>
      </w:r>
    </w:p>
    <w:p w:rsidR="000D7819" w:rsidRPr="003025C7" w:rsidRDefault="000D7819" w:rsidP="003025C7">
      <w:pPr>
        <w:pStyle w:val="ListParagraph"/>
        <w:ind w:left="0"/>
        <w:jc w:val="both"/>
      </w:pPr>
      <w:r w:rsidRPr="003025C7">
        <w:t>Е. метод сценариев.</w:t>
      </w:r>
    </w:p>
    <w:p w:rsidR="000D7819" w:rsidRPr="003025C7" w:rsidRDefault="000D7819" w:rsidP="003025C7">
      <w:pPr>
        <w:pStyle w:val="ListParagraph"/>
        <w:ind w:left="0"/>
        <w:jc w:val="both"/>
      </w:pPr>
    </w:p>
    <w:p w:rsidR="000D7819" w:rsidRPr="003025C7" w:rsidRDefault="000D7819" w:rsidP="003025C7">
      <w:pPr>
        <w:pStyle w:val="ListParagraph"/>
        <w:ind w:left="0"/>
        <w:jc w:val="both"/>
      </w:pPr>
      <w:r w:rsidRPr="003025C7">
        <w:t>5. Какой из перечисленных методов оценки риска представляетсобой серию численных экспериментов, призванных получить эмпирические оценкистепени влияния различных факторов на некоторые зависящие от них результаты?</w:t>
      </w:r>
    </w:p>
    <w:p w:rsidR="000D7819" w:rsidRPr="003025C7" w:rsidRDefault="000D7819" w:rsidP="003025C7">
      <w:pPr>
        <w:pStyle w:val="ListParagraph"/>
        <w:ind w:left="0"/>
        <w:jc w:val="both"/>
      </w:pPr>
      <w:r w:rsidRPr="003025C7">
        <w:t>А. учет рисков при расчете чистой приведенной стоимости;</w:t>
      </w:r>
    </w:p>
    <w:p w:rsidR="000D7819" w:rsidRPr="003025C7" w:rsidRDefault="000D7819" w:rsidP="003025C7">
      <w:pPr>
        <w:pStyle w:val="ListParagraph"/>
        <w:ind w:left="0"/>
        <w:jc w:val="both"/>
      </w:pPr>
      <w:r w:rsidRPr="003025C7">
        <w:t>Б. анализ чувствительности;</w:t>
      </w:r>
    </w:p>
    <w:p w:rsidR="000D7819" w:rsidRPr="003025C7" w:rsidRDefault="000D7819" w:rsidP="003025C7">
      <w:pPr>
        <w:pStyle w:val="ListParagraph"/>
        <w:ind w:left="0"/>
        <w:jc w:val="both"/>
      </w:pPr>
      <w:r w:rsidRPr="003025C7">
        <w:t>В. построение дерева решений;</w:t>
      </w:r>
    </w:p>
    <w:p w:rsidR="000D7819" w:rsidRPr="003025C7" w:rsidRDefault="000D7819" w:rsidP="003025C7">
      <w:pPr>
        <w:pStyle w:val="ListParagraph"/>
        <w:ind w:left="0"/>
        <w:jc w:val="both"/>
      </w:pPr>
      <w:r w:rsidRPr="003025C7">
        <w:t>Г. вероятностный метод;</w:t>
      </w:r>
    </w:p>
    <w:p w:rsidR="000D7819" w:rsidRPr="003025C7" w:rsidRDefault="000D7819" w:rsidP="003025C7">
      <w:pPr>
        <w:pStyle w:val="ListParagraph"/>
        <w:ind w:left="0"/>
        <w:jc w:val="both"/>
      </w:pPr>
      <w:r w:rsidRPr="003025C7">
        <w:t>Д. метод сценариев;</w:t>
      </w:r>
    </w:p>
    <w:p w:rsidR="000D7819" w:rsidRPr="003025C7" w:rsidRDefault="000D7819" w:rsidP="003025C7">
      <w:pPr>
        <w:pStyle w:val="ListParagraph"/>
        <w:ind w:left="0"/>
        <w:jc w:val="both"/>
      </w:pPr>
      <w:r w:rsidRPr="003025C7">
        <w:t>Е. имитационное моделирование.</w:t>
      </w:r>
    </w:p>
    <w:p w:rsidR="000D7819" w:rsidRPr="003025C7" w:rsidRDefault="000D7819" w:rsidP="003025C7">
      <w:pPr>
        <w:pStyle w:val="ListParagraph"/>
        <w:ind w:left="0"/>
        <w:jc w:val="both"/>
      </w:pPr>
    </w:p>
    <w:p w:rsidR="000D7819" w:rsidRPr="003025C7" w:rsidRDefault="000D7819" w:rsidP="003025C7">
      <w:pPr>
        <w:pStyle w:val="ListParagraph"/>
        <w:ind w:left="0"/>
        <w:jc w:val="both"/>
      </w:pPr>
      <w:r w:rsidRPr="003025C7">
        <w:t>6. Каким образом при расчете чистой приведенной стоимости можно учитывать риск?</w:t>
      </w:r>
    </w:p>
    <w:p w:rsidR="000D7819" w:rsidRPr="003025C7" w:rsidRDefault="000D7819" w:rsidP="003025C7">
      <w:pPr>
        <w:pStyle w:val="ListParagraph"/>
        <w:ind w:left="0"/>
        <w:jc w:val="both"/>
      </w:pPr>
      <w:r w:rsidRPr="003025C7">
        <w:t>А. в знаменателе формулы NPV посредством корректировки ставки дисконта;</w:t>
      </w:r>
    </w:p>
    <w:p w:rsidR="000D7819" w:rsidRPr="003025C7" w:rsidRDefault="000D7819" w:rsidP="003025C7">
      <w:pPr>
        <w:pStyle w:val="ListParagraph"/>
        <w:ind w:left="0"/>
        <w:jc w:val="both"/>
      </w:pPr>
      <w:r w:rsidRPr="003025C7">
        <w:t>Б. комбинация формул NPV посредством корректировки чистых денежных потоков;</w:t>
      </w:r>
    </w:p>
    <w:p w:rsidR="000D7819" w:rsidRPr="003025C7" w:rsidRDefault="000D7819" w:rsidP="003025C7">
      <w:pPr>
        <w:pStyle w:val="ListParagraph"/>
        <w:ind w:left="0"/>
        <w:jc w:val="both"/>
      </w:pPr>
      <w:r w:rsidRPr="003025C7">
        <w:t>В. Все варианты верны;</w:t>
      </w:r>
    </w:p>
    <w:p w:rsidR="000D7819" w:rsidRPr="003025C7" w:rsidRDefault="000D7819" w:rsidP="003025C7">
      <w:pPr>
        <w:pStyle w:val="ListParagraph"/>
        <w:ind w:left="0"/>
        <w:jc w:val="both"/>
      </w:pPr>
      <w:r w:rsidRPr="003025C7">
        <w:t>Г. в числителе формулы NPV посредством корректировки чистых денежных потоков.</w:t>
      </w:r>
    </w:p>
    <w:p w:rsidR="000D7819" w:rsidRPr="003025C7" w:rsidRDefault="000D7819" w:rsidP="003025C7">
      <w:pPr>
        <w:pStyle w:val="ListParagraph"/>
        <w:ind w:left="0"/>
        <w:jc w:val="both"/>
      </w:pPr>
    </w:p>
    <w:p w:rsidR="000D7819" w:rsidRPr="003025C7" w:rsidRDefault="000D7819" w:rsidP="003025C7">
      <w:pPr>
        <w:pStyle w:val="ListParagraph"/>
        <w:ind w:left="0"/>
        <w:jc w:val="both"/>
      </w:pPr>
      <w:r w:rsidRPr="003025C7">
        <w:t>7. Что является субъектом управления в риск-менеджменте?</w:t>
      </w:r>
    </w:p>
    <w:p w:rsidR="000D7819" w:rsidRPr="003025C7" w:rsidRDefault="000D7819" w:rsidP="003025C7">
      <w:pPr>
        <w:pStyle w:val="ListParagraph"/>
        <w:ind w:left="0"/>
        <w:jc w:val="both"/>
      </w:pPr>
      <w:r w:rsidRPr="003025C7">
        <w:t>А. специальная группа людей, которая посредством различных приёмов и способов управленческого воздействия осуществляет управление рисками;</w:t>
      </w:r>
    </w:p>
    <w:p w:rsidR="000D7819" w:rsidRPr="003025C7" w:rsidRDefault="000D7819" w:rsidP="003025C7">
      <w:pPr>
        <w:pStyle w:val="ListParagraph"/>
        <w:ind w:left="0"/>
        <w:jc w:val="both"/>
      </w:pPr>
      <w:r w:rsidRPr="003025C7">
        <w:t>Б. все варианты верны;</w:t>
      </w:r>
    </w:p>
    <w:p w:rsidR="000D7819" w:rsidRPr="003025C7" w:rsidRDefault="000D7819" w:rsidP="003025C7">
      <w:pPr>
        <w:pStyle w:val="ListParagraph"/>
        <w:ind w:left="0"/>
        <w:jc w:val="both"/>
      </w:pPr>
      <w:r w:rsidRPr="003025C7">
        <w:t>В. риск, рисковые вложения капитала и экономические отношения между хозяйствующими субъектами.</w:t>
      </w:r>
    </w:p>
    <w:p w:rsidR="000D7819" w:rsidRPr="003025C7" w:rsidRDefault="000D7819" w:rsidP="003025C7">
      <w:pPr>
        <w:pStyle w:val="ListParagraph"/>
        <w:ind w:left="0"/>
        <w:jc w:val="both"/>
      </w:pPr>
    </w:p>
    <w:p w:rsidR="000D7819" w:rsidRPr="003025C7" w:rsidRDefault="000D7819" w:rsidP="003025C7">
      <w:pPr>
        <w:pStyle w:val="ListParagraph"/>
        <w:ind w:left="0"/>
        <w:jc w:val="both"/>
      </w:pPr>
      <w:r w:rsidRPr="003025C7">
        <w:t>8. Что является объектом управления в риск-менеджменте?</w:t>
      </w:r>
    </w:p>
    <w:p w:rsidR="000D7819" w:rsidRPr="003025C7" w:rsidRDefault="000D7819" w:rsidP="003025C7">
      <w:pPr>
        <w:pStyle w:val="ListParagraph"/>
        <w:ind w:left="0"/>
        <w:jc w:val="both"/>
      </w:pPr>
      <w:r w:rsidRPr="003025C7">
        <w:t>А. риск, рисковые вложения капитала и экономические отношения между хозяйствующими субъектами;</w:t>
      </w:r>
    </w:p>
    <w:p w:rsidR="000D7819" w:rsidRPr="003025C7" w:rsidRDefault="000D7819" w:rsidP="003025C7">
      <w:pPr>
        <w:pStyle w:val="ListParagraph"/>
        <w:ind w:left="0"/>
        <w:jc w:val="both"/>
      </w:pPr>
      <w:r w:rsidRPr="003025C7">
        <w:t>Б. все варианты верны;</w:t>
      </w:r>
    </w:p>
    <w:p w:rsidR="000D7819" w:rsidRPr="003025C7" w:rsidRDefault="000D7819" w:rsidP="003025C7">
      <w:pPr>
        <w:pStyle w:val="ListParagraph"/>
        <w:ind w:left="0"/>
        <w:jc w:val="both"/>
      </w:pPr>
      <w:r w:rsidRPr="003025C7">
        <w:t>В. специальная группа людей, которая посредством различных приемов и способов управленческого воздействия осуществляет управление рисками.</w:t>
      </w:r>
    </w:p>
    <w:p w:rsidR="000D7819" w:rsidRPr="003025C7" w:rsidRDefault="000D7819" w:rsidP="003025C7">
      <w:pPr>
        <w:pStyle w:val="ListParagraph"/>
        <w:ind w:left="0"/>
        <w:jc w:val="both"/>
      </w:pPr>
    </w:p>
    <w:p w:rsidR="000D7819" w:rsidRPr="003025C7" w:rsidRDefault="000D7819" w:rsidP="003025C7">
      <w:pPr>
        <w:pStyle w:val="ListParagraph"/>
        <w:ind w:left="0"/>
        <w:jc w:val="both"/>
      </w:pPr>
      <w:r w:rsidRPr="003025C7">
        <w:t xml:space="preserve">9. Утверждение о том, что «деятельность любой организации всегда сопровождается рисками, присутствующими в ее внешней или внутренней среде» отражает смысл… </w:t>
      </w:r>
    </w:p>
    <w:p w:rsidR="000D7819" w:rsidRPr="003025C7" w:rsidRDefault="000D7819" w:rsidP="003025C7">
      <w:pPr>
        <w:pStyle w:val="ListParagraph"/>
        <w:ind w:left="0"/>
        <w:jc w:val="both"/>
      </w:pPr>
      <w:r w:rsidRPr="003025C7">
        <w:t>А. закона неизбежного риска;</w:t>
      </w:r>
    </w:p>
    <w:p w:rsidR="000D7819" w:rsidRPr="003025C7" w:rsidRDefault="000D7819" w:rsidP="003025C7">
      <w:pPr>
        <w:pStyle w:val="ListParagraph"/>
        <w:ind w:left="0"/>
        <w:jc w:val="both"/>
      </w:pPr>
      <w:r w:rsidRPr="003025C7">
        <w:t>Б. закона сочетания потенциальных потерь и выгод;</w:t>
      </w:r>
    </w:p>
    <w:p w:rsidR="000D7819" w:rsidRPr="003025C7" w:rsidRDefault="000D7819" w:rsidP="003025C7">
      <w:pPr>
        <w:pStyle w:val="ListParagraph"/>
        <w:ind w:left="0"/>
        <w:jc w:val="both"/>
      </w:pPr>
      <w:r w:rsidRPr="003025C7">
        <w:t>В. закона прямой зависимости между степенью риска и уровнем планируемых доходов.</w:t>
      </w:r>
    </w:p>
    <w:p w:rsidR="000D7819" w:rsidRPr="003025C7" w:rsidRDefault="000D7819" w:rsidP="003025C7">
      <w:pPr>
        <w:pStyle w:val="ListParagraph"/>
        <w:ind w:left="0"/>
        <w:jc w:val="both"/>
      </w:pPr>
    </w:p>
    <w:p w:rsidR="000D7819" w:rsidRPr="003025C7" w:rsidRDefault="000D7819" w:rsidP="003025C7">
      <w:pPr>
        <w:pStyle w:val="ListParagraph"/>
        <w:ind w:left="0"/>
        <w:jc w:val="both"/>
      </w:pPr>
      <w:r w:rsidRPr="003025C7">
        <w:t xml:space="preserve">10. Утверждение о том, что «практически в любых ситуациях риска потенциальная возможность потерь или убытков сочетается с потенциальной возможностью получения дополнительных доходов» отражает смысл… </w:t>
      </w:r>
    </w:p>
    <w:p w:rsidR="000D7819" w:rsidRPr="003025C7" w:rsidRDefault="000D7819" w:rsidP="003025C7">
      <w:pPr>
        <w:pStyle w:val="ListParagraph"/>
        <w:ind w:left="0"/>
        <w:jc w:val="both"/>
      </w:pPr>
      <w:r w:rsidRPr="003025C7">
        <w:t xml:space="preserve">А. закона прямой зависимости между степенью риска и уровнем планируемых доходов; </w:t>
      </w:r>
    </w:p>
    <w:p w:rsidR="000D7819" w:rsidRPr="003025C7" w:rsidRDefault="000D7819" w:rsidP="003025C7">
      <w:pPr>
        <w:pStyle w:val="ListParagraph"/>
        <w:ind w:left="0"/>
        <w:jc w:val="both"/>
      </w:pPr>
      <w:r w:rsidRPr="003025C7">
        <w:t>Б. закона неизбежности риска;</w:t>
      </w:r>
    </w:p>
    <w:p w:rsidR="000D7819" w:rsidRPr="003025C7" w:rsidRDefault="000D7819" w:rsidP="003025C7">
      <w:pPr>
        <w:pStyle w:val="ListParagraph"/>
        <w:ind w:left="0"/>
        <w:jc w:val="both"/>
      </w:pPr>
      <w:r w:rsidRPr="003025C7">
        <w:t>В. закона сочетания потенциальных потерь и выгод.</w:t>
      </w:r>
    </w:p>
    <w:p w:rsidR="000D7819" w:rsidRPr="003025C7" w:rsidRDefault="000D7819" w:rsidP="003025C7">
      <w:pPr>
        <w:pStyle w:val="ListParagraph"/>
        <w:ind w:left="0"/>
        <w:jc w:val="both"/>
      </w:pPr>
    </w:p>
    <w:p w:rsidR="000D7819" w:rsidRPr="003025C7" w:rsidRDefault="000D7819" w:rsidP="003025C7">
      <w:pPr>
        <w:pStyle w:val="ListParagraph"/>
        <w:ind w:left="0"/>
        <w:jc w:val="both"/>
      </w:pPr>
      <w:r w:rsidRPr="003025C7">
        <w:t>11. Что такое риск?</w:t>
      </w:r>
    </w:p>
    <w:p w:rsidR="000D7819" w:rsidRPr="003025C7" w:rsidRDefault="000D7819" w:rsidP="003025C7">
      <w:pPr>
        <w:pStyle w:val="ListParagraph"/>
        <w:ind w:left="0"/>
        <w:jc w:val="both"/>
      </w:pPr>
      <w:r w:rsidRPr="003025C7">
        <w:t>А.  разновидность ситуации, объективно содержащая высокую вероятность невозможности осуществления цели;</w:t>
      </w:r>
    </w:p>
    <w:p w:rsidR="000D7819" w:rsidRPr="003025C7" w:rsidRDefault="000D7819" w:rsidP="003025C7">
      <w:pPr>
        <w:pStyle w:val="ListParagraph"/>
        <w:ind w:left="0"/>
        <w:jc w:val="both"/>
      </w:pPr>
      <w:r w:rsidRPr="003025C7">
        <w:t>Б. наличие факторов, при которых результаты действий не являются детерминированными, а степень возможного влияния этих факторов на результаты неизвестна;</w:t>
      </w:r>
    </w:p>
    <w:p w:rsidR="000D7819" w:rsidRPr="003025C7" w:rsidRDefault="000D7819" w:rsidP="003025C7">
      <w:pPr>
        <w:pStyle w:val="ListParagraph"/>
        <w:ind w:left="0"/>
        <w:jc w:val="both"/>
      </w:pPr>
      <w:r w:rsidRPr="003025C7">
        <w:t>В.  следствие действия либо бездействия, в результате которого существует реальная возможность получения неопределенных результатов различного характера.</w:t>
      </w:r>
    </w:p>
    <w:p w:rsidR="000D7819" w:rsidRPr="003025C7" w:rsidRDefault="000D7819" w:rsidP="003025C7">
      <w:pPr>
        <w:pStyle w:val="ListParagraph"/>
        <w:ind w:left="0"/>
        <w:jc w:val="both"/>
      </w:pPr>
    </w:p>
    <w:p w:rsidR="000D7819" w:rsidRPr="003025C7" w:rsidRDefault="000D7819" w:rsidP="003025C7">
      <w:pPr>
        <w:pStyle w:val="ListParagraph"/>
        <w:ind w:left="0"/>
        <w:jc w:val="both"/>
      </w:pPr>
      <w:r w:rsidRPr="003025C7">
        <w:t>12. Какие потери можно обозначить как трудовые?</w:t>
      </w:r>
    </w:p>
    <w:p w:rsidR="000D7819" w:rsidRPr="003025C7" w:rsidRDefault="000D7819" w:rsidP="003025C7">
      <w:pPr>
        <w:pStyle w:val="ListParagraph"/>
        <w:ind w:left="0"/>
        <w:jc w:val="both"/>
      </w:pPr>
      <w:r w:rsidRPr="003025C7">
        <w:t>А. потери рабочего времени;</w:t>
      </w:r>
    </w:p>
    <w:p w:rsidR="000D7819" w:rsidRPr="003025C7" w:rsidRDefault="000D7819" w:rsidP="003025C7">
      <w:pPr>
        <w:pStyle w:val="ListParagraph"/>
        <w:ind w:left="0"/>
        <w:jc w:val="both"/>
      </w:pPr>
      <w:r w:rsidRPr="003025C7">
        <w:t>Б. уменьшение выручки вследствие снижения цен на реализуемую продукцию;</w:t>
      </w:r>
    </w:p>
    <w:p w:rsidR="000D7819" w:rsidRPr="003025C7" w:rsidRDefault="000D7819" w:rsidP="003025C7">
      <w:pPr>
        <w:pStyle w:val="ListParagraph"/>
        <w:ind w:left="0"/>
        <w:jc w:val="both"/>
      </w:pPr>
      <w:r w:rsidRPr="003025C7">
        <w:t>В. уплата дополнительных налогов;</w:t>
      </w:r>
    </w:p>
    <w:p w:rsidR="000D7819" w:rsidRPr="003025C7" w:rsidRDefault="000D7819" w:rsidP="003025C7">
      <w:pPr>
        <w:pStyle w:val="ListParagraph"/>
        <w:ind w:left="0"/>
        <w:jc w:val="both"/>
      </w:pPr>
      <w:r w:rsidRPr="003025C7">
        <w:t>Г. невыполнение сроков сдачи объекта;</w:t>
      </w:r>
    </w:p>
    <w:p w:rsidR="000D7819" w:rsidRPr="003025C7" w:rsidRDefault="000D7819" w:rsidP="003025C7">
      <w:pPr>
        <w:pStyle w:val="ListParagraph"/>
        <w:ind w:left="0"/>
        <w:jc w:val="both"/>
      </w:pPr>
      <w:r w:rsidRPr="003025C7">
        <w:t>Д. потери материалов;</w:t>
      </w:r>
    </w:p>
    <w:p w:rsidR="000D7819" w:rsidRPr="003025C7" w:rsidRDefault="000D7819" w:rsidP="003025C7">
      <w:pPr>
        <w:pStyle w:val="ListParagraph"/>
        <w:ind w:left="0"/>
        <w:jc w:val="both"/>
      </w:pPr>
      <w:r w:rsidRPr="003025C7">
        <w:t>Е. ущерб здоровью;</w:t>
      </w:r>
    </w:p>
    <w:p w:rsidR="000D7819" w:rsidRPr="003025C7" w:rsidRDefault="000D7819" w:rsidP="003025C7">
      <w:pPr>
        <w:pStyle w:val="ListParagraph"/>
        <w:ind w:left="0"/>
        <w:jc w:val="both"/>
      </w:pPr>
      <w:r w:rsidRPr="003025C7">
        <w:t>Ж.  потери сырья;</w:t>
      </w:r>
    </w:p>
    <w:p w:rsidR="000D7819" w:rsidRPr="003025C7" w:rsidRDefault="000D7819" w:rsidP="003025C7">
      <w:pPr>
        <w:pStyle w:val="ListParagraph"/>
        <w:ind w:left="0"/>
        <w:jc w:val="both"/>
      </w:pPr>
      <w:r w:rsidRPr="003025C7">
        <w:t>З. ущерб репутации;</w:t>
      </w:r>
    </w:p>
    <w:p w:rsidR="000D7819" w:rsidRPr="003025C7" w:rsidRDefault="000D7819" w:rsidP="003025C7">
      <w:pPr>
        <w:pStyle w:val="ListParagraph"/>
        <w:ind w:left="0"/>
        <w:jc w:val="both"/>
      </w:pPr>
      <w:r w:rsidRPr="003025C7">
        <w:t>И. выплата штрафа.</w:t>
      </w:r>
    </w:p>
    <w:p w:rsidR="000D7819" w:rsidRPr="003025C7" w:rsidRDefault="000D7819" w:rsidP="003025C7">
      <w:pPr>
        <w:pStyle w:val="ListParagraph"/>
        <w:ind w:left="0"/>
        <w:jc w:val="both"/>
      </w:pPr>
    </w:p>
    <w:p w:rsidR="000D7819" w:rsidRPr="003025C7" w:rsidRDefault="000D7819" w:rsidP="003025C7">
      <w:pPr>
        <w:pStyle w:val="ListParagraph"/>
        <w:ind w:left="0"/>
        <w:jc w:val="both"/>
      </w:pPr>
      <w:r w:rsidRPr="003025C7">
        <w:t>13. Какие компании называют кэптивными?</w:t>
      </w:r>
    </w:p>
    <w:p w:rsidR="000D7819" w:rsidRPr="003025C7" w:rsidRDefault="000D7819" w:rsidP="003025C7">
      <w:pPr>
        <w:pStyle w:val="ListParagraph"/>
        <w:ind w:left="0"/>
        <w:jc w:val="both"/>
      </w:pPr>
      <w:r w:rsidRPr="003025C7">
        <w:t>А. универсальные страховые;</w:t>
      </w:r>
    </w:p>
    <w:p w:rsidR="000D7819" w:rsidRPr="003025C7" w:rsidRDefault="000D7819" w:rsidP="003025C7">
      <w:pPr>
        <w:pStyle w:val="ListParagraph"/>
        <w:ind w:left="0"/>
        <w:jc w:val="both"/>
      </w:pPr>
      <w:r w:rsidRPr="003025C7">
        <w:t>Б. специализированные страховые;</w:t>
      </w:r>
    </w:p>
    <w:p w:rsidR="000D7819" w:rsidRPr="003025C7" w:rsidRDefault="000D7819" w:rsidP="003025C7">
      <w:pPr>
        <w:pStyle w:val="ListParagraph"/>
        <w:ind w:left="0"/>
        <w:jc w:val="both"/>
      </w:pPr>
      <w:r w:rsidRPr="003025C7">
        <w:t>В.  ведомственные страховые.</w:t>
      </w:r>
    </w:p>
    <w:p w:rsidR="000D7819" w:rsidRPr="003025C7" w:rsidRDefault="000D7819" w:rsidP="003025C7">
      <w:pPr>
        <w:pStyle w:val="ListParagraph"/>
        <w:ind w:left="0"/>
        <w:jc w:val="both"/>
      </w:pPr>
    </w:p>
    <w:p w:rsidR="000D7819" w:rsidRPr="003025C7" w:rsidRDefault="000D7819" w:rsidP="003025C7">
      <w:pPr>
        <w:pStyle w:val="ListParagraph"/>
        <w:ind w:left="0"/>
        <w:jc w:val="both"/>
      </w:pPr>
      <w:r w:rsidRPr="003025C7">
        <w:t>14. Какие потери можно считать финансовыми?</w:t>
      </w:r>
    </w:p>
    <w:p w:rsidR="000D7819" w:rsidRPr="003025C7" w:rsidRDefault="000D7819" w:rsidP="003025C7">
      <w:pPr>
        <w:pStyle w:val="ListParagraph"/>
        <w:ind w:left="0"/>
        <w:jc w:val="both"/>
      </w:pPr>
      <w:r w:rsidRPr="003025C7">
        <w:t>А.  потери ценных бумаг;</w:t>
      </w:r>
    </w:p>
    <w:p w:rsidR="000D7819" w:rsidRPr="003025C7" w:rsidRDefault="000D7819" w:rsidP="003025C7">
      <w:pPr>
        <w:pStyle w:val="ListParagraph"/>
        <w:ind w:left="0"/>
        <w:jc w:val="both"/>
      </w:pPr>
      <w:r w:rsidRPr="003025C7">
        <w:t>Б. потери сырья;</w:t>
      </w:r>
    </w:p>
    <w:p w:rsidR="000D7819" w:rsidRPr="003025C7" w:rsidRDefault="000D7819" w:rsidP="003025C7">
      <w:pPr>
        <w:pStyle w:val="ListParagraph"/>
        <w:ind w:left="0"/>
        <w:jc w:val="both"/>
      </w:pPr>
      <w:r w:rsidRPr="003025C7">
        <w:t>В. невыполнение сроков сдачи объекта;</w:t>
      </w:r>
    </w:p>
    <w:p w:rsidR="000D7819" w:rsidRPr="003025C7" w:rsidRDefault="000D7819" w:rsidP="003025C7">
      <w:pPr>
        <w:pStyle w:val="ListParagraph"/>
        <w:ind w:left="0"/>
        <w:jc w:val="both"/>
      </w:pPr>
      <w:r w:rsidRPr="003025C7">
        <w:t>Г. выплата штрафа;</w:t>
      </w:r>
    </w:p>
    <w:p w:rsidR="000D7819" w:rsidRPr="003025C7" w:rsidRDefault="000D7819" w:rsidP="003025C7">
      <w:pPr>
        <w:pStyle w:val="ListParagraph"/>
        <w:ind w:left="0"/>
        <w:jc w:val="both"/>
      </w:pPr>
      <w:r w:rsidRPr="003025C7">
        <w:t>Д.  уплата дополнительных налогов;</w:t>
      </w:r>
    </w:p>
    <w:p w:rsidR="000D7819" w:rsidRPr="003025C7" w:rsidRDefault="000D7819" w:rsidP="003025C7">
      <w:pPr>
        <w:pStyle w:val="ListParagraph"/>
        <w:ind w:left="0"/>
        <w:jc w:val="both"/>
      </w:pPr>
      <w:r w:rsidRPr="003025C7">
        <w:t>Е. уменьшение выручки вследствие снижения цен на реализуемую продукцию.</w:t>
      </w:r>
    </w:p>
    <w:p w:rsidR="000D7819" w:rsidRPr="003025C7" w:rsidRDefault="000D7819" w:rsidP="003025C7">
      <w:pPr>
        <w:pStyle w:val="ListParagraph"/>
        <w:ind w:left="0"/>
        <w:jc w:val="both"/>
      </w:pPr>
    </w:p>
    <w:p w:rsidR="000D7819" w:rsidRPr="003025C7" w:rsidRDefault="000D7819" w:rsidP="003025C7">
      <w:pPr>
        <w:pStyle w:val="ListParagraph"/>
        <w:ind w:left="0"/>
        <w:jc w:val="both"/>
      </w:pPr>
      <w:r w:rsidRPr="003025C7">
        <w:t>15. Факторы, которые влияют на уровень финансовых рисков подразделяются на:</w:t>
      </w:r>
    </w:p>
    <w:p w:rsidR="000D7819" w:rsidRPr="003025C7" w:rsidRDefault="000D7819" w:rsidP="003025C7">
      <w:pPr>
        <w:pStyle w:val="ListParagraph"/>
        <w:ind w:left="0"/>
        <w:jc w:val="both"/>
      </w:pPr>
      <w:r w:rsidRPr="003025C7">
        <w:t xml:space="preserve">А. объектные и субъектные; </w:t>
      </w:r>
    </w:p>
    <w:p w:rsidR="000D7819" w:rsidRPr="003025C7" w:rsidRDefault="000D7819" w:rsidP="003025C7">
      <w:pPr>
        <w:pStyle w:val="ListParagraph"/>
        <w:ind w:left="0"/>
        <w:jc w:val="both"/>
      </w:pPr>
      <w:r w:rsidRPr="003025C7">
        <w:t>Б. позитивные и негативные;</w:t>
      </w:r>
    </w:p>
    <w:p w:rsidR="000D7819" w:rsidRPr="003025C7" w:rsidRDefault="000D7819" w:rsidP="003025C7">
      <w:pPr>
        <w:pStyle w:val="ListParagraph"/>
        <w:ind w:left="0"/>
        <w:jc w:val="both"/>
      </w:pPr>
      <w:r w:rsidRPr="003025C7">
        <w:t>В. простые и сложные.</w:t>
      </w:r>
    </w:p>
    <w:p w:rsidR="000D7819" w:rsidRPr="003025C7" w:rsidRDefault="000D7819" w:rsidP="003025C7">
      <w:pPr>
        <w:pStyle w:val="ListParagraph"/>
        <w:ind w:left="0"/>
        <w:jc w:val="both"/>
      </w:pPr>
    </w:p>
    <w:p w:rsidR="000D7819" w:rsidRPr="003025C7" w:rsidRDefault="000D7819" w:rsidP="003025C7">
      <w:pPr>
        <w:pStyle w:val="ListParagraph"/>
        <w:ind w:left="0"/>
        <w:jc w:val="both"/>
      </w:pPr>
      <w:r w:rsidRPr="003025C7">
        <w:t>16. Какие потери можно отнести к потерям времени:</w:t>
      </w:r>
    </w:p>
    <w:p w:rsidR="000D7819" w:rsidRPr="003025C7" w:rsidRDefault="000D7819" w:rsidP="003025C7">
      <w:pPr>
        <w:pStyle w:val="ListParagraph"/>
        <w:ind w:left="0"/>
        <w:jc w:val="both"/>
      </w:pPr>
      <w:r w:rsidRPr="003025C7">
        <w:t>А. невыполнение сроков сдачи объекта;</w:t>
      </w:r>
    </w:p>
    <w:p w:rsidR="000D7819" w:rsidRPr="003025C7" w:rsidRDefault="000D7819" w:rsidP="003025C7">
      <w:pPr>
        <w:pStyle w:val="ListParagraph"/>
        <w:ind w:left="0"/>
        <w:jc w:val="both"/>
      </w:pPr>
      <w:r w:rsidRPr="003025C7">
        <w:t>Б. потери ценных бумаг;</w:t>
      </w:r>
    </w:p>
    <w:p w:rsidR="000D7819" w:rsidRPr="003025C7" w:rsidRDefault="000D7819" w:rsidP="003025C7">
      <w:pPr>
        <w:pStyle w:val="ListParagraph"/>
        <w:ind w:left="0"/>
        <w:jc w:val="both"/>
      </w:pPr>
      <w:r w:rsidRPr="003025C7">
        <w:t>В. выплата штрафа;</w:t>
      </w:r>
    </w:p>
    <w:p w:rsidR="000D7819" w:rsidRPr="003025C7" w:rsidRDefault="000D7819" w:rsidP="003025C7">
      <w:pPr>
        <w:pStyle w:val="ListParagraph"/>
        <w:ind w:left="0"/>
        <w:jc w:val="both"/>
      </w:pPr>
      <w:r w:rsidRPr="003025C7">
        <w:t>Г. уменьшение выручки вследствие снижения цен на реализуемую продукцию;</w:t>
      </w:r>
    </w:p>
    <w:p w:rsidR="000D7819" w:rsidRPr="003025C7" w:rsidRDefault="000D7819" w:rsidP="003025C7">
      <w:pPr>
        <w:pStyle w:val="ListParagraph"/>
        <w:ind w:left="0"/>
        <w:jc w:val="both"/>
      </w:pPr>
      <w:r w:rsidRPr="003025C7">
        <w:t>Д. уплата дополнительных налогов.</w:t>
      </w:r>
    </w:p>
    <w:p w:rsidR="000D7819" w:rsidRPr="003025C7" w:rsidRDefault="000D7819" w:rsidP="003025C7">
      <w:pPr>
        <w:pStyle w:val="ListParagraph"/>
        <w:ind w:left="0"/>
        <w:jc w:val="both"/>
      </w:pPr>
    </w:p>
    <w:p w:rsidR="000D7819" w:rsidRPr="003025C7" w:rsidRDefault="000D7819" w:rsidP="003025C7">
      <w:pPr>
        <w:pStyle w:val="ListParagraph"/>
        <w:ind w:left="0"/>
        <w:jc w:val="both"/>
      </w:pPr>
      <w:r w:rsidRPr="003025C7">
        <w:t>17. Как называется процесс использования механизмов уменьшения рисков?</w:t>
      </w:r>
    </w:p>
    <w:p w:rsidR="000D7819" w:rsidRPr="003025C7" w:rsidRDefault="000D7819" w:rsidP="003025C7">
      <w:pPr>
        <w:pStyle w:val="ListParagraph"/>
        <w:ind w:left="0"/>
        <w:jc w:val="both"/>
      </w:pPr>
      <w:r w:rsidRPr="003025C7">
        <w:t>А. диверсификация;</w:t>
      </w:r>
    </w:p>
    <w:p w:rsidR="000D7819" w:rsidRPr="003025C7" w:rsidRDefault="000D7819" w:rsidP="003025C7">
      <w:pPr>
        <w:pStyle w:val="ListParagraph"/>
        <w:ind w:left="0"/>
        <w:jc w:val="both"/>
      </w:pPr>
      <w:r w:rsidRPr="003025C7">
        <w:t>Б. лимитирование;</w:t>
      </w:r>
    </w:p>
    <w:p w:rsidR="000D7819" w:rsidRPr="003025C7" w:rsidRDefault="000D7819" w:rsidP="003025C7">
      <w:pPr>
        <w:pStyle w:val="ListParagraph"/>
        <w:ind w:left="0"/>
        <w:jc w:val="both"/>
      </w:pPr>
      <w:r w:rsidRPr="003025C7">
        <w:t>В. хеджирование.</w:t>
      </w:r>
    </w:p>
    <w:p w:rsidR="000D7819" w:rsidRPr="003025C7" w:rsidRDefault="000D7819" w:rsidP="003025C7">
      <w:pPr>
        <w:pStyle w:val="ListParagraph"/>
        <w:ind w:left="0"/>
        <w:jc w:val="both"/>
      </w:pPr>
    </w:p>
    <w:p w:rsidR="000D7819" w:rsidRPr="003025C7" w:rsidRDefault="000D7819" w:rsidP="003025C7">
      <w:pPr>
        <w:pStyle w:val="ListParagraph"/>
        <w:ind w:left="0"/>
        <w:jc w:val="both"/>
      </w:pPr>
      <w:r w:rsidRPr="003025C7">
        <w:t>18. Что такое анализ риска?</w:t>
      </w:r>
    </w:p>
    <w:p w:rsidR="000D7819" w:rsidRPr="003025C7" w:rsidRDefault="000D7819" w:rsidP="003025C7">
      <w:pPr>
        <w:pStyle w:val="ListParagraph"/>
        <w:ind w:left="0"/>
        <w:jc w:val="both"/>
      </w:pPr>
      <w:r w:rsidRPr="003025C7">
        <w:t>А. систематизация множества рисков на основании каких-либо признаков и критериев, позволяющих объединить подмножества рисков в более общие понятия;</w:t>
      </w:r>
    </w:p>
    <w:p w:rsidR="000D7819" w:rsidRPr="003025C7" w:rsidRDefault="000D7819" w:rsidP="003025C7">
      <w:pPr>
        <w:pStyle w:val="ListParagraph"/>
        <w:ind w:left="0"/>
        <w:jc w:val="both"/>
      </w:pPr>
      <w:r w:rsidRPr="003025C7">
        <w:t>Б. систематическое научное исследование степени риска, которому подвержены конкретные объекты, виды деятельности и проекты;</w:t>
      </w:r>
    </w:p>
    <w:p w:rsidR="000D7819" w:rsidRPr="003025C7" w:rsidRDefault="000D7819" w:rsidP="003025C7">
      <w:pPr>
        <w:pStyle w:val="ListParagraph"/>
        <w:ind w:left="0"/>
        <w:jc w:val="both"/>
      </w:pPr>
      <w:r w:rsidRPr="003025C7">
        <w:t>В. 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p>
    <w:p w:rsidR="000D7819" w:rsidRPr="003025C7" w:rsidRDefault="000D7819" w:rsidP="003025C7">
      <w:pPr>
        <w:pStyle w:val="ListParagraph"/>
        <w:ind w:left="0"/>
        <w:jc w:val="both"/>
      </w:pPr>
    </w:p>
    <w:p w:rsidR="000D7819" w:rsidRPr="003025C7" w:rsidRDefault="000D7819" w:rsidP="003025C7">
      <w:pPr>
        <w:pStyle w:val="ListParagraph"/>
        <w:ind w:left="0"/>
        <w:jc w:val="both"/>
      </w:pPr>
      <w:r w:rsidRPr="003025C7">
        <w:t>19. Что является принципом действия механизма диверсификации?</w:t>
      </w:r>
    </w:p>
    <w:p w:rsidR="000D7819" w:rsidRPr="003025C7" w:rsidRDefault="000D7819" w:rsidP="003025C7">
      <w:pPr>
        <w:pStyle w:val="ListParagraph"/>
        <w:ind w:left="0"/>
        <w:jc w:val="both"/>
      </w:pPr>
      <w:r w:rsidRPr="003025C7">
        <w:t>А. избежание рисков;</w:t>
      </w:r>
    </w:p>
    <w:p w:rsidR="000D7819" w:rsidRPr="003025C7" w:rsidRDefault="000D7819" w:rsidP="003025C7">
      <w:pPr>
        <w:pStyle w:val="ListParagraph"/>
        <w:ind w:left="0"/>
        <w:jc w:val="both"/>
      </w:pPr>
      <w:r w:rsidRPr="003025C7">
        <w:t>Б. разделение рисков;</w:t>
      </w:r>
    </w:p>
    <w:p w:rsidR="000D7819" w:rsidRPr="003025C7" w:rsidRDefault="000D7819" w:rsidP="003025C7">
      <w:pPr>
        <w:pStyle w:val="ListParagraph"/>
        <w:ind w:left="0"/>
        <w:jc w:val="both"/>
      </w:pPr>
      <w:r w:rsidRPr="003025C7">
        <w:t>В. снижение рисков.</w:t>
      </w:r>
    </w:p>
    <w:p w:rsidR="000D7819" w:rsidRPr="003025C7" w:rsidRDefault="000D7819" w:rsidP="003025C7">
      <w:pPr>
        <w:pStyle w:val="ListParagraph"/>
        <w:ind w:left="0"/>
        <w:jc w:val="both"/>
      </w:pPr>
    </w:p>
    <w:p w:rsidR="000D7819" w:rsidRPr="003025C7" w:rsidRDefault="000D7819" w:rsidP="003025C7">
      <w:pPr>
        <w:pStyle w:val="ListParagraph"/>
        <w:ind w:left="0"/>
        <w:jc w:val="both"/>
      </w:pPr>
      <w:r w:rsidRPr="003025C7">
        <w:t>20. Что такое идентификация риска?</w:t>
      </w:r>
    </w:p>
    <w:p w:rsidR="000D7819" w:rsidRPr="003025C7" w:rsidRDefault="000D7819" w:rsidP="003025C7">
      <w:pPr>
        <w:pStyle w:val="ListParagraph"/>
        <w:ind w:left="0"/>
        <w:jc w:val="both"/>
      </w:pPr>
      <w:r w:rsidRPr="003025C7">
        <w:t>А. систематизация множества рисков на основании каких-либо признаков и критериев, позволяющих объединить подмножества рисков в более общие понятия;</w:t>
      </w:r>
    </w:p>
    <w:p w:rsidR="000D7819" w:rsidRPr="003025C7" w:rsidRDefault="000D7819" w:rsidP="003025C7">
      <w:pPr>
        <w:pStyle w:val="ListParagraph"/>
        <w:ind w:left="0"/>
        <w:jc w:val="both"/>
      </w:pPr>
      <w:r w:rsidRPr="003025C7">
        <w:t>Б. 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p>
    <w:p w:rsidR="000D7819" w:rsidRPr="003025C7" w:rsidRDefault="000D7819" w:rsidP="003025C7">
      <w:pPr>
        <w:pStyle w:val="ListParagraph"/>
        <w:ind w:left="0"/>
        <w:jc w:val="both"/>
      </w:pPr>
      <w:r w:rsidRPr="003025C7">
        <w:t>В. систематическое научное исследование степени риска, которому подвержены конкретные объекты, виды деятельности и проекты.</w:t>
      </w:r>
    </w:p>
    <w:p w:rsidR="000D7819" w:rsidRPr="003025C7" w:rsidRDefault="000D7819" w:rsidP="003025C7">
      <w:pPr>
        <w:pStyle w:val="ListParagraph"/>
        <w:ind w:left="0"/>
        <w:jc w:val="both"/>
      </w:pPr>
    </w:p>
    <w:p w:rsidR="000D7819" w:rsidRPr="003025C7" w:rsidRDefault="000D7819" w:rsidP="003025C7">
      <w:pPr>
        <w:pStyle w:val="ListParagraph"/>
        <w:ind w:left="0"/>
        <w:jc w:val="both"/>
      </w:pPr>
      <w:r w:rsidRPr="003025C7">
        <w:t>21. Под максимальным объемом страховой защиты предприятия по конкретным видам страхуемых финансовых рисков понимается:</w:t>
      </w:r>
    </w:p>
    <w:p w:rsidR="000D7819" w:rsidRPr="003025C7" w:rsidRDefault="000D7819" w:rsidP="003025C7">
      <w:pPr>
        <w:pStyle w:val="ListParagraph"/>
        <w:ind w:left="0"/>
        <w:jc w:val="both"/>
      </w:pPr>
      <w:r w:rsidRPr="003025C7">
        <w:t>А. страховой тариф;</w:t>
      </w:r>
    </w:p>
    <w:p w:rsidR="000D7819" w:rsidRPr="003025C7" w:rsidRDefault="000D7819" w:rsidP="003025C7">
      <w:pPr>
        <w:pStyle w:val="ListParagraph"/>
        <w:ind w:left="0"/>
        <w:jc w:val="both"/>
      </w:pPr>
      <w:r w:rsidRPr="003025C7">
        <w:t>Б. страховая сумма;</w:t>
      </w:r>
    </w:p>
    <w:p w:rsidR="000D7819" w:rsidRPr="003025C7" w:rsidRDefault="000D7819" w:rsidP="003025C7">
      <w:pPr>
        <w:pStyle w:val="ListParagraph"/>
        <w:ind w:left="0"/>
        <w:jc w:val="both"/>
      </w:pPr>
      <w:r w:rsidRPr="003025C7">
        <w:t>В. страховая премия.</w:t>
      </w:r>
    </w:p>
    <w:p w:rsidR="000D7819" w:rsidRPr="003025C7" w:rsidRDefault="000D7819" w:rsidP="003025C7">
      <w:pPr>
        <w:pStyle w:val="ListParagraph"/>
        <w:ind w:left="0"/>
        <w:jc w:val="both"/>
      </w:pPr>
    </w:p>
    <w:p w:rsidR="000D7819" w:rsidRPr="003025C7" w:rsidRDefault="000D7819" w:rsidP="003025C7">
      <w:pPr>
        <w:pStyle w:val="ListParagraph"/>
        <w:ind w:left="0"/>
        <w:jc w:val="both"/>
      </w:pPr>
      <w:r w:rsidRPr="003025C7">
        <w:t>22. Как называются риски, которые могут нести в себе как потери, так и дополнительную прибыль?</w:t>
      </w:r>
    </w:p>
    <w:p w:rsidR="000D7819" w:rsidRPr="003025C7" w:rsidRDefault="000D7819" w:rsidP="003025C7">
      <w:pPr>
        <w:pStyle w:val="ListParagraph"/>
        <w:ind w:left="0"/>
        <w:jc w:val="both"/>
      </w:pPr>
      <w:r w:rsidRPr="003025C7">
        <w:t>А. чистыми;</w:t>
      </w:r>
    </w:p>
    <w:p w:rsidR="000D7819" w:rsidRPr="003025C7" w:rsidRDefault="000D7819" w:rsidP="003025C7">
      <w:pPr>
        <w:pStyle w:val="ListParagraph"/>
        <w:ind w:left="0"/>
        <w:jc w:val="both"/>
      </w:pPr>
      <w:r w:rsidRPr="003025C7">
        <w:t>Б. критическими;</w:t>
      </w:r>
    </w:p>
    <w:p w:rsidR="000D7819" w:rsidRPr="003025C7" w:rsidRDefault="000D7819" w:rsidP="003025C7">
      <w:pPr>
        <w:pStyle w:val="ListParagraph"/>
        <w:ind w:left="0"/>
        <w:jc w:val="both"/>
      </w:pPr>
      <w:r w:rsidRPr="003025C7">
        <w:t>В. спекулятивными.</w:t>
      </w:r>
    </w:p>
    <w:p w:rsidR="000D7819" w:rsidRPr="003025C7" w:rsidRDefault="000D7819" w:rsidP="003025C7">
      <w:pPr>
        <w:pStyle w:val="ListParagraph"/>
        <w:ind w:left="0"/>
        <w:jc w:val="both"/>
      </w:pPr>
    </w:p>
    <w:p w:rsidR="000D7819" w:rsidRPr="003025C7" w:rsidRDefault="000D7819" w:rsidP="003025C7">
      <w:pPr>
        <w:pStyle w:val="ListParagraph"/>
        <w:ind w:left="0"/>
        <w:jc w:val="both"/>
      </w:pPr>
      <w:r w:rsidRPr="003025C7">
        <w:t>23. На какие виды подразделяются риски по уровню финансовых потерь?</w:t>
      </w:r>
    </w:p>
    <w:p w:rsidR="000D7819" w:rsidRPr="003025C7" w:rsidRDefault="000D7819" w:rsidP="003025C7">
      <w:pPr>
        <w:pStyle w:val="ListParagraph"/>
        <w:ind w:left="0"/>
        <w:jc w:val="both"/>
      </w:pPr>
      <w:r w:rsidRPr="003025C7">
        <w:t>А. допустимый, критический и катастрофический;</w:t>
      </w:r>
    </w:p>
    <w:p w:rsidR="000D7819" w:rsidRPr="003025C7" w:rsidRDefault="000D7819" w:rsidP="003025C7">
      <w:pPr>
        <w:pStyle w:val="ListParagraph"/>
        <w:ind w:left="0"/>
        <w:jc w:val="both"/>
      </w:pPr>
      <w:r w:rsidRPr="003025C7">
        <w:t>Б. недопустимый, допустимый и критический;</w:t>
      </w:r>
    </w:p>
    <w:p w:rsidR="000D7819" w:rsidRPr="003025C7" w:rsidRDefault="000D7819" w:rsidP="003025C7">
      <w:pPr>
        <w:pStyle w:val="ListParagraph"/>
        <w:ind w:left="0"/>
        <w:jc w:val="both"/>
      </w:pPr>
      <w:r w:rsidRPr="003025C7">
        <w:t>В. критический, катастрофический и недопустимый.</w:t>
      </w:r>
    </w:p>
    <w:p w:rsidR="000D7819" w:rsidRPr="003025C7" w:rsidRDefault="000D7819" w:rsidP="003025C7">
      <w:pPr>
        <w:pStyle w:val="ListParagraph"/>
        <w:ind w:left="0"/>
        <w:jc w:val="both"/>
      </w:pPr>
    </w:p>
    <w:p w:rsidR="000D7819" w:rsidRPr="003025C7" w:rsidRDefault="000D7819" w:rsidP="003025C7">
      <w:pPr>
        <w:pStyle w:val="ListParagraph"/>
        <w:ind w:left="0"/>
        <w:jc w:val="both"/>
      </w:pPr>
      <w:r w:rsidRPr="003025C7">
        <w:t>24. Что такое последствия риска?</w:t>
      </w:r>
    </w:p>
    <w:p w:rsidR="000D7819" w:rsidRPr="003025C7" w:rsidRDefault="000D7819" w:rsidP="003025C7">
      <w:pPr>
        <w:pStyle w:val="ListParagraph"/>
        <w:ind w:left="0"/>
        <w:jc w:val="both"/>
      </w:pPr>
      <w:r w:rsidRPr="003025C7">
        <w:t>А. скорее положительными;</w:t>
      </w:r>
    </w:p>
    <w:p w:rsidR="000D7819" w:rsidRPr="003025C7" w:rsidRDefault="000D7819" w:rsidP="003025C7">
      <w:pPr>
        <w:pStyle w:val="ListParagraph"/>
        <w:ind w:left="0"/>
        <w:jc w:val="both"/>
      </w:pPr>
      <w:r w:rsidRPr="003025C7">
        <w:t>Б. как положительными, так и отрицательными;</w:t>
      </w:r>
    </w:p>
    <w:p w:rsidR="000D7819" w:rsidRPr="003025C7" w:rsidRDefault="000D7819" w:rsidP="003025C7">
      <w:pPr>
        <w:pStyle w:val="ListParagraph"/>
        <w:ind w:left="0"/>
        <w:jc w:val="both"/>
      </w:pPr>
      <w:r w:rsidRPr="003025C7">
        <w:t>В. только отрицательными.</w:t>
      </w:r>
    </w:p>
    <w:p w:rsidR="000D7819" w:rsidRPr="003025C7" w:rsidRDefault="000D7819" w:rsidP="003025C7">
      <w:pPr>
        <w:pStyle w:val="ListParagraph"/>
        <w:ind w:left="0"/>
        <w:jc w:val="both"/>
      </w:pPr>
    </w:p>
    <w:p w:rsidR="000D7819" w:rsidRPr="003025C7" w:rsidRDefault="000D7819" w:rsidP="003025C7">
      <w:pPr>
        <w:pStyle w:val="ListParagraph"/>
        <w:ind w:left="0"/>
        <w:jc w:val="both"/>
      </w:pPr>
      <w:r w:rsidRPr="003025C7">
        <w:t>25. Как называются риски, которые практически всегда несут в себе потери?</w:t>
      </w:r>
    </w:p>
    <w:p w:rsidR="000D7819" w:rsidRPr="003025C7" w:rsidRDefault="000D7819" w:rsidP="003025C7">
      <w:pPr>
        <w:pStyle w:val="ListParagraph"/>
        <w:ind w:left="0"/>
        <w:jc w:val="both"/>
      </w:pPr>
      <w:r w:rsidRPr="003025C7">
        <w:t>А. критическими;</w:t>
      </w:r>
    </w:p>
    <w:p w:rsidR="000D7819" w:rsidRPr="003025C7" w:rsidRDefault="000D7819" w:rsidP="003025C7">
      <w:pPr>
        <w:pStyle w:val="ListParagraph"/>
        <w:ind w:left="0"/>
        <w:jc w:val="both"/>
      </w:pPr>
      <w:r w:rsidRPr="003025C7">
        <w:t>Б. спекулятивными;</w:t>
      </w:r>
    </w:p>
    <w:p w:rsidR="000D7819" w:rsidRPr="003025C7" w:rsidRDefault="000D7819" w:rsidP="003025C7">
      <w:pPr>
        <w:pStyle w:val="ListParagraph"/>
        <w:ind w:left="0"/>
        <w:jc w:val="both"/>
      </w:pPr>
      <w:r w:rsidRPr="003025C7">
        <w:t>В. чистыми.</w:t>
      </w:r>
    </w:p>
    <w:p w:rsidR="000D7819" w:rsidRPr="003025C7" w:rsidRDefault="000D7819" w:rsidP="003025C7">
      <w:pPr>
        <w:pStyle w:val="ListParagraph"/>
        <w:ind w:left="0"/>
        <w:jc w:val="both"/>
      </w:pPr>
    </w:p>
    <w:p w:rsidR="000D7819" w:rsidRPr="003025C7" w:rsidRDefault="000D7819" w:rsidP="003025C7">
      <w:pPr>
        <w:pStyle w:val="ListParagraph"/>
        <w:ind w:left="0"/>
        <w:jc w:val="both"/>
      </w:pPr>
      <w:r w:rsidRPr="003025C7">
        <w:t>26. В основе какой из ниже предложенных операции лежит обмен финансовыми активами или обязательствами для улучшения их структуры и снижения возможных потерь:</w:t>
      </w:r>
    </w:p>
    <w:p w:rsidR="000D7819" w:rsidRPr="003025C7" w:rsidRDefault="000D7819" w:rsidP="003025C7">
      <w:pPr>
        <w:pStyle w:val="ListParagraph"/>
        <w:ind w:left="0"/>
        <w:jc w:val="both"/>
      </w:pPr>
      <w:r w:rsidRPr="003025C7">
        <w:t>А. своп;</w:t>
      </w:r>
    </w:p>
    <w:p w:rsidR="000D7819" w:rsidRPr="003025C7" w:rsidRDefault="000D7819" w:rsidP="003025C7">
      <w:pPr>
        <w:pStyle w:val="ListParagraph"/>
        <w:ind w:left="0"/>
        <w:jc w:val="both"/>
      </w:pPr>
      <w:r w:rsidRPr="003025C7">
        <w:t>Б. хеджирование;</w:t>
      </w:r>
    </w:p>
    <w:p w:rsidR="000D7819" w:rsidRPr="003025C7" w:rsidRDefault="000D7819" w:rsidP="003025C7">
      <w:pPr>
        <w:pStyle w:val="ListParagraph"/>
        <w:ind w:left="0"/>
        <w:jc w:val="both"/>
      </w:pPr>
      <w:r w:rsidRPr="003025C7">
        <w:t>В. репо.</w:t>
      </w:r>
    </w:p>
    <w:p w:rsidR="000D7819" w:rsidRPr="003025C7" w:rsidRDefault="000D7819" w:rsidP="003025C7">
      <w:pPr>
        <w:pStyle w:val="ListParagraph"/>
        <w:ind w:left="0"/>
        <w:jc w:val="both"/>
      </w:pPr>
    </w:p>
    <w:p w:rsidR="000D7819" w:rsidRPr="003025C7" w:rsidRDefault="000D7819" w:rsidP="003025C7">
      <w:pPr>
        <w:pStyle w:val="ListParagraph"/>
        <w:ind w:left="0"/>
        <w:jc w:val="both"/>
      </w:pPr>
      <w:r w:rsidRPr="003025C7">
        <w:t>27. Как называются риски, которые обусловлены деятельностью самого предприятия и его контактной аудиторией?</w:t>
      </w:r>
    </w:p>
    <w:p w:rsidR="000D7819" w:rsidRPr="003025C7" w:rsidRDefault="000D7819" w:rsidP="003025C7">
      <w:pPr>
        <w:pStyle w:val="ListParagraph"/>
        <w:ind w:left="0"/>
        <w:jc w:val="both"/>
      </w:pPr>
      <w:r w:rsidRPr="003025C7">
        <w:t>А внешними;</w:t>
      </w:r>
    </w:p>
    <w:p w:rsidR="000D7819" w:rsidRPr="003025C7" w:rsidRDefault="000D7819" w:rsidP="003025C7">
      <w:pPr>
        <w:pStyle w:val="ListParagraph"/>
        <w:ind w:left="0"/>
        <w:jc w:val="both"/>
      </w:pPr>
      <w:r w:rsidRPr="003025C7">
        <w:t>Б. внутренними;</w:t>
      </w:r>
    </w:p>
    <w:p w:rsidR="000D7819" w:rsidRPr="003025C7" w:rsidRDefault="000D7819" w:rsidP="003025C7">
      <w:pPr>
        <w:pStyle w:val="ListParagraph"/>
        <w:ind w:left="0"/>
        <w:jc w:val="both"/>
      </w:pPr>
      <w:r w:rsidRPr="003025C7">
        <w:t>В. чистыми.</w:t>
      </w:r>
    </w:p>
    <w:p w:rsidR="000D7819" w:rsidRPr="003025C7" w:rsidRDefault="000D7819" w:rsidP="003025C7">
      <w:pPr>
        <w:pStyle w:val="ListParagraph"/>
        <w:ind w:left="0"/>
        <w:jc w:val="both"/>
      </w:pPr>
    </w:p>
    <w:p w:rsidR="000D7819" w:rsidRPr="003025C7" w:rsidRDefault="000D7819" w:rsidP="003025C7">
      <w:pPr>
        <w:pStyle w:val="ListParagraph"/>
        <w:ind w:left="0"/>
        <w:jc w:val="both"/>
      </w:pPr>
      <w:r w:rsidRPr="003025C7">
        <w:t>28. Как называются риски, в результате реализации которых предприятию грозит потеря прибыли?</w:t>
      </w:r>
    </w:p>
    <w:p w:rsidR="000D7819" w:rsidRPr="003025C7" w:rsidRDefault="000D7819" w:rsidP="003025C7">
      <w:pPr>
        <w:pStyle w:val="ListParagraph"/>
        <w:ind w:left="0"/>
        <w:jc w:val="both"/>
      </w:pPr>
      <w:r w:rsidRPr="003025C7">
        <w:t>А. катастрофическими;</w:t>
      </w:r>
    </w:p>
    <w:p w:rsidR="000D7819" w:rsidRPr="003025C7" w:rsidRDefault="000D7819" w:rsidP="003025C7">
      <w:pPr>
        <w:pStyle w:val="ListParagraph"/>
        <w:ind w:left="0"/>
        <w:jc w:val="both"/>
      </w:pPr>
      <w:r w:rsidRPr="003025C7">
        <w:t>Б. критическими;</w:t>
      </w:r>
    </w:p>
    <w:p w:rsidR="000D7819" w:rsidRPr="003025C7" w:rsidRDefault="000D7819" w:rsidP="003025C7">
      <w:pPr>
        <w:pStyle w:val="ListParagraph"/>
        <w:ind w:left="0"/>
        <w:jc w:val="both"/>
      </w:pPr>
      <w:r w:rsidRPr="003025C7">
        <w:t>В. допустимыми.</w:t>
      </w:r>
    </w:p>
    <w:p w:rsidR="000D7819" w:rsidRPr="003025C7" w:rsidRDefault="000D7819" w:rsidP="003025C7">
      <w:pPr>
        <w:pStyle w:val="ListParagraph"/>
        <w:ind w:left="0"/>
        <w:jc w:val="both"/>
      </w:pPr>
    </w:p>
    <w:p w:rsidR="000D7819" w:rsidRPr="003025C7" w:rsidRDefault="000D7819" w:rsidP="003025C7">
      <w:pPr>
        <w:pStyle w:val="ListParagraph"/>
        <w:ind w:left="0"/>
        <w:jc w:val="both"/>
      </w:pPr>
      <w:r w:rsidRPr="003025C7">
        <w:t>29.Чем измеряется величина или степень риска?</w:t>
      </w:r>
    </w:p>
    <w:p w:rsidR="000D7819" w:rsidRPr="003025C7" w:rsidRDefault="000D7819" w:rsidP="003025C7">
      <w:pPr>
        <w:pStyle w:val="ListParagraph"/>
        <w:ind w:left="0"/>
        <w:jc w:val="both"/>
      </w:pPr>
      <w:r w:rsidRPr="003025C7">
        <w:t>А. средним ожидаемым значение;</w:t>
      </w:r>
    </w:p>
    <w:p w:rsidR="000D7819" w:rsidRPr="003025C7" w:rsidRDefault="000D7819" w:rsidP="003025C7">
      <w:pPr>
        <w:pStyle w:val="ListParagraph"/>
        <w:ind w:left="0"/>
        <w:jc w:val="both"/>
      </w:pPr>
      <w:r w:rsidRPr="003025C7">
        <w:t>Б. изменчивостью возможного результата;</w:t>
      </w:r>
    </w:p>
    <w:p w:rsidR="000D7819" w:rsidRPr="003025C7" w:rsidRDefault="000D7819" w:rsidP="003025C7">
      <w:pPr>
        <w:pStyle w:val="ListParagraph"/>
        <w:ind w:left="0"/>
        <w:jc w:val="both"/>
      </w:pPr>
      <w:r w:rsidRPr="003025C7">
        <w:t>В. оба варианта верны.</w:t>
      </w:r>
    </w:p>
    <w:p w:rsidR="000D7819" w:rsidRPr="003025C7" w:rsidRDefault="000D7819" w:rsidP="003025C7">
      <w:pPr>
        <w:pStyle w:val="ListParagraph"/>
        <w:ind w:left="0"/>
        <w:jc w:val="both"/>
      </w:pPr>
    </w:p>
    <w:p w:rsidR="000D7819" w:rsidRPr="003025C7" w:rsidRDefault="000D7819" w:rsidP="003025C7">
      <w:pPr>
        <w:pStyle w:val="ListParagraph"/>
        <w:ind w:left="0"/>
        <w:jc w:val="both"/>
      </w:pPr>
      <w:r w:rsidRPr="003025C7">
        <w:t>30. В чем состоит социально-экономическая функция риска?</w:t>
      </w:r>
    </w:p>
    <w:p w:rsidR="000D7819" w:rsidRPr="003025C7" w:rsidRDefault="000D7819" w:rsidP="003025C7">
      <w:pPr>
        <w:pStyle w:val="ListParagraph"/>
        <w:ind w:left="0"/>
        <w:jc w:val="both"/>
      </w:pPr>
      <w:r w:rsidRPr="003025C7">
        <w:t>А. в том, что в процессе рыночной деятельности риск и конкуренция позволяет выделить социальные группы эффективных собственников в общественных классах, а в экономике  – отрасли деятельности, в которых риск приемлем;</w:t>
      </w:r>
    </w:p>
    <w:p w:rsidR="000D7819" w:rsidRPr="003025C7" w:rsidRDefault="000D7819" w:rsidP="003025C7">
      <w:pPr>
        <w:pStyle w:val="ListParagraph"/>
        <w:ind w:left="0"/>
        <w:jc w:val="both"/>
      </w:pPr>
      <w:r w:rsidRPr="003025C7">
        <w:t>Б. в том, что реализация риска может обеспечить дополнительную по сравнению с плановой прибыль в случае благоприятного исхода;</w:t>
      </w:r>
    </w:p>
    <w:p w:rsidR="000D7819" w:rsidRPr="003025C7" w:rsidRDefault="000D7819" w:rsidP="003025C7">
      <w:pPr>
        <w:pStyle w:val="ListParagraph"/>
        <w:ind w:left="0"/>
        <w:jc w:val="both"/>
      </w:pPr>
      <w:r w:rsidRPr="003025C7">
        <w:t>В. оба варианта верны.</w:t>
      </w:r>
    </w:p>
    <w:p w:rsidR="000D7819" w:rsidRPr="003025C7" w:rsidRDefault="000D7819" w:rsidP="003025C7">
      <w:pPr>
        <w:pStyle w:val="ListParagraph"/>
        <w:ind w:left="0"/>
        <w:jc w:val="both"/>
      </w:pPr>
    </w:p>
    <w:p w:rsidR="000D7819" w:rsidRPr="003025C7" w:rsidRDefault="000D7819" w:rsidP="003025C7">
      <w:pPr>
        <w:pStyle w:val="ListParagraph"/>
        <w:ind w:left="0"/>
        <w:jc w:val="both"/>
      </w:pPr>
      <w:r w:rsidRPr="003025C7">
        <w:t>31. К какой группе методов управления рисками относится распределение инвестиций в разных отраслях и сферах деятельности?</w:t>
      </w:r>
    </w:p>
    <w:p w:rsidR="000D7819" w:rsidRPr="003025C7" w:rsidRDefault="000D7819" w:rsidP="003025C7">
      <w:pPr>
        <w:pStyle w:val="ListParagraph"/>
        <w:ind w:left="0"/>
        <w:jc w:val="both"/>
      </w:pPr>
      <w:r w:rsidRPr="003025C7">
        <w:t>А. методы диверсификации рисков;</w:t>
      </w:r>
    </w:p>
    <w:p w:rsidR="000D7819" w:rsidRPr="003025C7" w:rsidRDefault="000D7819" w:rsidP="003025C7">
      <w:pPr>
        <w:pStyle w:val="ListParagraph"/>
        <w:ind w:left="0"/>
        <w:jc w:val="both"/>
      </w:pPr>
      <w:r w:rsidRPr="003025C7">
        <w:t>Б. методы локализации рисков;</w:t>
      </w:r>
    </w:p>
    <w:p w:rsidR="000D7819" w:rsidRPr="003025C7" w:rsidRDefault="000D7819" w:rsidP="003025C7">
      <w:pPr>
        <w:pStyle w:val="ListParagraph"/>
        <w:ind w:left="0"/>
        <w:jc w:val="both"/>
      </w:pPr>
      <w:r w:rsidRPr="003025C7">
        <w:t>В. методы компенсации рисков;</w:t>
      </w:r>
    </w:p>
    <w:p w:rsidR="000D7819" w:rsidRPr="003025C7" w:rsidRDefault="000D7819" w:rsidP="003025C7">
      <w:pPr>
        <w:pStyle w:val="ListParagraph"/>
        <w:ind w:left="0"/>
        <w:jc w:val="both"/>
      </w:pPr>
      <w:r w:rsidRPr="003025C7">
        <w:t>Г. методы уклонения от рисков.</w:t>
      </w:r>
    </w:p>
    <w:p w:rsidR="000D7819" w:rsidRPr="003025C7" w:rsidRDefault="000D7819" w:rsidP="003025C7">
      <w:pPr>
        <w:pStyle w:val="ListParagraph"/>
        <w:ind w:left="0"/>
        <w:jc w:val="both"/>
      </w:pPr>
    </w:p>
    <w:p w:rsidR="000D7819" w:rsidRPr="003025C7" w:rsidRDefault="000D7819" w:rsidP="003025C7">
      <w:pPr>
        <w:pStyle w:val="ListParagraph"/>
        <w:ind w:left="0"/>
        <w:jc w:val="both"/>
      </w:pPr>
      <w:r w:rsidRPr="003025C7">
        <w:t>32. К какой группе методов управления рисками относится создание специальных инновационных подразделений?</w:t>
      </w:r>
    </w:p>
    <w:p w:rsidR="000D7819" w:rsidRPr="003025C7" w:rsidRDefault="000D7819" w:rsidP="003025C7">
      <w:pPr>
        <w:pStyle w:val="ListParagraph"/>
        <w:ind w:left="0"/>
        <w:jc w:val="both"/>
      </w:pPr>
      <w:r w:rsidRPr="003025C7">
        <w:t>А. методы локализации рисков;</w:t>
      </w:r>
    </w:p>
    <w:p w:rsidR="000D7819" w:rsidRPr="003025C7" w:rsidRDefault="000D7819" w:rsidP="003025C7">
      <w:pPr>
        <w:pStyle w:val="ListParagraph"/>
        <w:ind w:left="0"/>
        <w:jc w:val="both"/>
      </w:pPr>
      <w:r w:rsidRPr="003025C7">
        <w:t>Б. методы диверсификации рисков;</w:t>
      </w:r>
    </w:p>
    <w:p w:rsidR="000D7819" w:rsidRPr="003025C7" w:rsidRDefault="000D7819" w:rsidP="003025C7">
      <w:pPr>
        <w:pStyle w:val="ListParagraph"/>
        <w:ind w:left="0"/>
        <w:jc w:val="both"/>
      </w:pPr>
      <w:r w:rsidRPr="003025C7">
        <w:t>В. методы компенсации рисков;</w:t>
      </w:r>
    </w:p>
    <w:p w:rsidR="000D7819" w:rsidRPr="003025C7" w:rsidRDefault="000D7819" w:rsidP="003025C7">
      <w:pPr>
        <w:pStyle w:val="ListParagraph"/>
        <w:ind w:left="0"/>
        <w:jc w:val="both"/>
      </w:pPr>
      <w:r w:rsidRPr="003025C7">
        <w:t>Г. методы уклонения от рисков.</w:t>
      </w:r>
    </w:p>
    <w:p w:rsidR="000D7819" w:rsidRPr="003025C7" w:rsidRDefault="000D7819" w:rsidP="003025C7">
      <w:pPr>
        <w:pStyle w:val="ListParagraph"/>
        <w:ind w:left="0"/>
        <w:jc w:val="both"/>
      </w:pPr>
    </w:p>
    <w:p w:rsidR="000D7819" w:rsidRPr="003025C7" w:rsidRDefault="000D7819" w:rsidP="003025C7">
      <w:pPr>
        <w:pStyle w:val="ListParagraph"/>
        <w:ind w:left="0"/>
        <w:jc w:val="both"/>
      </w:pPr>
      <w:r w:rsidRPr="003025C7">
        <w:t xml:space="preserve">33. К какой группе методов управления рисками относится увольнение некомпетентных </w:t>
      </w:r>
    </w:p>
    <w:p w:rsidR="000D7819" w:rsidRPr="003025C7" w:rsidRDefault="000D7819" w:rsidP="003025C7">
      <w:pPr>
        <w:pStyle w:val="ListParagraph"/>
        <w:ind w:left="0"/>
        <w:jc w:val="both"/>
      </w:pPr>
      <w:r w:rsidRPr="003025C7">
        <w:t xml:space="preserve"> сотрудников?</w:t>
      </w:r>
    </w:p>
    <w:p w:rsidR="000D7819" w:rsidRPr="003025C7" w:rsidRDefault="000D7819" w:rsidP="003025C7">
      <w:pPr>
        <w:pStyle w:val="ListParagraph"/>
        <w:ind w:left="0"/>
        <w:jc w:val="both"/>
      </w:pPr>
      <w:r w:rsidRPr="003025C7">
        <w:t>А. методы локализации рисков;</w:t>
      </w:r>
    </w:p>
    <w:p w:rsidR="000D7819" w:rsidRPr="003025C7" w:rsidRDefault="000D7819" w:rsidP="003025C7">
      <w:pPr>
        <w:pStyle w:val="ListParagraph"/>
        <w:ind w:left="0"/>
        <w:jc w:val="both"/>
      </w:pPr>
      <w:r w:rsidRPr="003025C7">
        <w:t>Б. методы диверсификации рисков;</w:t>
      </w:r>
    </w:p>
    <w:p w:rsidR="000D7819" w:rsidRPr="003025C7" w:rsidRDefault="000D7819" w:rsidP="003025C7">
      <w:pPr>
        <w:pStyle w:val="ListParagraph"/>
        <w:ind w:left="0"/>
        <w:jc w:val="both"/>
      </w:pPr>
      <w:r w:rsidRPr="003025C7">
        <w:t>В. методы уклонения от рисков;</w:t>
      </w:r>
    </w:p>
    <w:p w:rsidR="000D7819" w:rsidRPr="003025C7" w:rsidRDefault="000D7819" w:rsidP="003025C7">
      <w:pPr>
        <w:pStyle w:val="ListParagraph"/>
        <w:ind w:left="0"/>
        <w:jc w:val="both"/>
      </w:pPr>
      <w:r w:rsidRPr="003025C7">
        <w:t>Г. методы компенсации рисков.</w:t>
      </w:r>
    </w:p>
    <w:p w:rsidR="000D7819" w:rsidRPr="003025C7" w:rsidRDefault="000D7819" w:rsidP="003025C7">
      <w:pPr>
        <w:pStyle w:val="ListParagraph"/>
        <w:ind w:left="0"/>
        <w:jc w:val="both"/>
      </w:pPr>
    </w:p>
    <w:p w:rsidR="000D7819" w:rsidRPr="003025C7" w:rsidRDefault="000D7819" w:rsidP="003025C7">
      <w:pPr>
        <w:pStyle w:val="ListParagraph"/>
        <w:ind w:left="0"/>
        <w:jc w:val="both"/>
      </w:pPr>
      <w:r w:rsidRPr="003025C7">
        <w:t>34. К какой группе методов управления рисками относится создание системы резервов?</w:t>
      </w:r>
    </w:p>
    <w:p w:rsidR="000D7819" w:rsidRPr="003025C7" w:rsidRDefault="000D7819" w:rsidP="003025C7">
      <w:pPr>
        <w:pStyle w:val="ListParagraph"/>
        <w:ind w:left="0"/>
        <w:jc w:val="both"/>
      </w:pPr>
      <w:r w:rsidRPr="003025C7">
        <w:t>А. методы уклонения от рисков;</w:t>
      </w:r>
    </w:p>
    <w:p w:rsidR="000D7819" w:rsidRPr="003025C7" w:rsidRDefault="000D7819" w:rsidP="003025C7">
      <w:pPr>
        <w:pStyle w:val="ListParagraph"/>
        <w:ind w:left="0"/>
        <w:jc w:val="both"/>
      </w:pPr>
      <w:r w:rsidRPr="003025C7">
        <w:t>Б. методы диверсификации рисков;</w:t>
      </w:r>
    </w:p>
    <w:p w:rsidR="000D7819" w:rsidRPr="003025C7" w:rsidRDefault="000D7819" w:rsidP="003025C7">
      <w:pPr>
        <w:pStyle w:val="ListParagraph"/>
        <w:ind w:left="0"/>
        <w:jc w:val="both"/>
      </w:pPr>
      <w:r w:rsidRPr="003025C7">
        <w:t>В. методы компенсации рисков;</w:t>
      </w:r>
    </w:p>
    <w:p w:rsidR="000D7819" w:rsidRPr="003025C7" w:rsidRDefault="000D7819" w:rsidP="003025C7">
      <w:pPr>
        <w:pStyle w:val="ListParagraph"/>
        <w:ind w:left="0"/>
        <w:jc w:val="both"/>
      </w:pPr>
      <w:r w:rsidRPr="003025C7">
        <w:t>Г. методы локализации рисков.</w:t>
      </w:r>
    </w:p>
    <w:p w:rsidR="000D7819" w:rsidRPr="003025C7" w:rsidRDefault="000D7819" w:rsidP="003025C7">
      <w:pPr>
        <w:pStyle w:val="ListParagraph"/>
        <w:ind w:left="0"/>
        <w:jc w:val="both"/>
      </w:pPr>
    </w:p>
    <w:p w:rsidR="000D7819" w:rsidRPr="003025C7" w:rsidRDefault="000D7819" w:rsidP="003025C7">
      <w:pPr>
        <w:pStyle w:val="ListParagraph"/>
        <w:ind w:left="0"/>
        <w:jc w:val="both"/>
      </w:pPr>
      <w:r w:rsidRPr="003025C7">
        <w:t>35. К какой группе методов управления рисками относится обучение и инструктирование персонала?</w:t>
      </w:r>
    </w:p>
    <w:p w:rsidR="000D7819" w:rsidRPr="003025C7" w:rsidRDefault="000D7819" w:rsidP="003025C7">
      <w:pPr>
        <w:pStyle w:val="ListParagraph"/>
        <w:ind w:left="0"/>
        <w:jc w:val="both"/>
      </w:pPr>
      <w:r w:rsidRPr="003025C7">
        <w:t>А. методы уклонения от рисков;</w:t>
      </w:r>
    </w:p>
    <w:p w:rsidR="000D7819" w:rsidRPr="003025C7" w:rsidRDefault="000D7819" w:rsidP="003025C7">
      <w:pPr>
        <w:pStyle w:val="ListParagraph"/>
        <w:ind w:left="0"/>
        <w:jc w:val="both"/>
      </w:pPr>
      <w:r w:rsidRPr="003025C7">
        <w:t>Б. методы компенсации рисков;</w:t>
      </w:r>
    </w:p>
    <w:p w:rsidR="000D7819" w:rsidRPr="003025C7" w:rsidRDefault="000D7819" w:rsidP="003025C7">
      <w:pPr>
        <w:pStyle w:val="ListParagraph"/>
        <w:ind w:left="0"/>
        <w:jc w:val="both"/>
      </w:pPr>
      <w:r w:rsidRPr="003025C7">
        <w:t>В. методы диверсификации рисков;</w:t>
      </w:r>
    </w:p>
    <w:p w:rsidR="000D7819" w:rsidRPr="003025C7" w:rsidRDefault="000D7819" w:rsidP="003025C7">
      <w:pPr>
        <w:pStyle w:val="ListParagraph"/>
        <w:ind w:left="0"/>
        <w:jc w:val="both"/>
      </w:pPr>
      <w:r w:rsidRPr="003025C7">
        <w:t>Г. методы локализации рисков.</w:t>
      </w:r>
    </w:p>
    <w:p w:rsidR="000D7819" w:rsidRPr="003025C7" w:rsidRDefault="000D7819" w:rsidP="003025C7">
      <w:pPr>
        <w:pStyle w:val="ListParagraph"/>
        <w:ind w:left="0"/>
        <w:jc w:val="both"/>
      </w:pPr>
    </w:p>
    <w:p w:rsidR="000D7819" w:rsidRPr="003025C7" w:rsidRDefault="000D7819" w:rsidP="003025C7">
      <w:pPr>
        <w:pStyle w:val="ListParagraph"/>
        <w:ind w:left="0"/>
        <w:jc w:val="both"/>
      </w:pPr>
      <w:r w:rsidRPr="003025C7">
        <w:t>36.К какой группе методов управления рисками относится распределение ответственности между участниками проекта?</w:t>
      </w:r>
    </w:p>
    <w:p w:rsidR="000D7819" w:rsidRPr="003025C7" w:rsidRDefault="000D7819" w:rsidP="003025C7">
      <w:pPr>
        <w:pStyle w:val="ListParagraph"/>
        <w:ind w:left="0"/>
        <w:jc w:val="both"/>
      </w:pPr>
      <w:r w:rsidRPr="003025C7">
        <w:t>А. методы диверсификации рисков;</w:t>
      </w:r>
    </w:p>
    <w:p w:rsidR="000D7819" w:rsidRPr="003025C7" w:rsidRDefault="000D7819" w:rsidP="003025C7">
      <w:pPr>
        <w:pStyle w:val="ListParagraph"/>
        <w:ind w:left="0"/>
        <w:jc w:val="both"/>
      </w:pPr>
      <w:r w:rsidRPr="003025C7">
        <w:t>Б. методы компенсации рисков;</w:t>
      </w:r>
    </w:p>
    <w:p w:rsidR="000D7819" w:rsidRPr="003025C7" w:rsidRDefault="000D7819" w:rsidP="003025C7">
      <w:pPr>
        <w:pStyle w:val="ListParagraph"/>
        <w:ind w:left="0"/>
        <w:jc w:val="both"/>
      </w:pPr>
      <w:r w:rsidRPr="003025C7">
        <w:t>В. методы локализации рисков;</w:t>
      </w:r>
    </w:p>
    <w:p w:rsidR="000D7819" w:rsidRPr="003025C7" w:rsidRDefault="000D7819" w:rsidP="003025C7">
      <w:pPr>
        <w:pStyle w:val="ListParagraph"/>
        <w:ind w:left="0"/>
        <w:jc w:val="both"/>
      </w:pPr>
      <w:r w:rsidRPr="003025C7">
        <w:t>Г. методы уклонения от рисков.</w:t>
      </w:r>
    </w:p>
    <w:p w:rsidR="000D7819" w:rsidRPr="003025C7" w:rsidRDefault="000D7819" w:rsidP="003025C7">
      <w:pPr>
        <w:pStyle w:val="ListParagraph"/>
        <w:ind w:left="0"/>
        <w:jc w:val="both"/>
      </w:pPr>
    </w:p>
    <w:p w:rsidR="000D7819" w:rsidRPr="003025C7" w:rsidRDefault="000D7819" w:rsidP="003025C7">
      <w:pPr>
        <w:pStyle w:val="ListParagraph"/>
        <w:ind w:left="0"/>
        <w:jc w:val="both"/>
      </w:pPr>
      <w:r w:rsidRPr="003025C7">
        <w:t>37. К какой группе методов управления рисками относится распределение риска по этапам работы?</w:t>
      </w:r>
    </w:p>
    <w:p w:rsidR="000D7819" w:rsidRPr="003025C7" w:rsidRDefault="000D7819" w:rsidP="003025C7">
      <w:pPr>
        <w:pStyle w:val="ListParagraph"/>
        <w:ind w:left="0"/>
        <w:jc w:val="both"/>
      </w:pPr>
      <w:r w:rsidRPr="003025C7">
        <w:t>А. методы локализации рисков;</w:t>
      </w:r>
    </w:p>
    <w:p w:rsidR="000D7819" w:rsidRPr="003025C7" w:rsidRDefault="000D7819" w:rsidP="003025C7">
      <w:pPr>
        <w:pStyle w:val="ListParagraph"/>
        <w:ind w:left="0"/>
        <w:jc w:val="both"/>
      </w:pPr>
      <w:r w:rsidRPr="003025C7">
        <w:t>Б. методы компенсации рисков;</w:t>
      </w:r>
    </w:p>
    <w:p w:rsidR="000D7819" w:rsidRPr="003025C7" w:rsidRDefault="000D7819" w:rsidP="003025C7">
      <w:pPr>
        <w:pStyle w:val="ListParagraph"/>
        <w:ind w:left="0"/>
        <w:jc w:val="both"/>
      </w:pPr>
      <w:r w:rsidRPr="003025C7">
        <w:t>В. методы уклонения от рисков;</w:t>
      </w:r>
    </w:p>
    <w:p w:rsidR="000D7819" w:rsidRPr="003025C7" w:rsidRDefault="000D7819" w:rsidP="003025C7">
      <w:pPr>
        <w:pStyle w:val="ListParagraph"/>
        <w:ind w:left="0"/>
        <w:jc w:val="both"/>
      </w:pPr>
      <w:r w:rsidRPr="003025C7">
        <w:t>Г. методы диверсификации рисков.</w:t>
      </w:r>
    </w:p>
    <w:p w:rsidR="000D7819" w:rsidRPr="003025C7" w:rsidRDefault="000D7819" w:rsidP="003025C7">
      <w:pPr>
        <w:pStyle w:val="ListParagraph"/>
        <w:ind w:left="0"/>
        <w:jc w:val="both"/>
      </w:pPr>
    </w:p>
    <w:p w:rsidR="000D7819" w:rsidRPr="003025C7" w:rsidRDefault="000D7819" w:rsidP="003025C7">
      <w:pPr>
        <w:pStyle w:val="ListParagraph"/>
        <w:ind w:left="0"/>
        <w:jc w:val="both"/>
      </w:pPr>
      <w:r w:rsidRPr="003025C7">
        <w:t>38. К какой группе методов управления рисками относится заключение договоров о совместной деятельности для реализации рискованных проектов?</w:t>
      </w:r>
    </w:p>
    <w:p w:rsidR="000D7819" w:rsidRPr="003025C7" w:rsidRDefault="000D7819" w:rsidP="003025C7">
      <w:pPr>
        <w:pStyle w:val="ListParagraph"/>
        <w:ind w:left="0"/>
        <w:jc w:val="both"/>
      </w:pPr>
      <w:r w:rsidRPr="003025C7">
        <w:t>А. методы диверсификации рисков;</w:t>
      </w:r>
    </w:p>
    <w:p w:rsidR="000D7819" w:rsidRPr="003025C7" w:rsidRDefault="000D7819" w:rsidP="003025C7">
      <w:pPr>
        <w:pStyle w:val="ListParagraph"/>
        <w:ind w:left="0"/>
        <w:jc w:val="both"/>
      </w:pPr>
      <w:r w:rsidRPr="003025C7">
        <w:t>Б. методы уклонения от рисков;</w:t>
      </w:r>
    </w:p>
    <w:p w:rsidR="000D7819" w:rsidRPr="003025C7" w:rsidRDefault="000D7819" w:rsidP="003025C7">
      <w:pPr>
        <w:pStyle w:val="ListParagraph"/>
        <w:ind w:left="0"/>
        <w:jc w:val="both"/>
      </w:pPr>
      <w:r w:rsidRPr="003025C7">
        <w:t>В. методы компенсации рисков;</w:t>
      </w:r>
    </w:p>
    <w:p w:rsidR="000D7819" w:rsidRPr="003025C7" w:rsidRDefault="000D7819" w:rsidP="003025C7">
      <w:pPr>
        <w:pStyle w:val="ListParagraph"/>
        <w:ind w:left="0"/>
        <w:jc w:val="both"/>
      </w:pPr>
      <w:r w:rsidRPr="003025C7">
        <w:t>Г. методы локализации рисков.</w:t>
      </w:r>
    </w:p>
    <w:p w:rsidR="000D7819" w:rsidRPr="003025C7" w:rsidRDefault="000D7819" w:rsidP="003025C7">
      <w:pPr>
        <w:pStyle w:val="ListParagraph"/>
        <w:ind w:left="0"/>
        <w:jc w:val="both"/>
      </w:pPr>
    </w:p>
    <w:p w:rsidR="000D7819" w:rsidRPr="003025C7" w:rsidRDefault="000D7819" w:rsidP="003025C7">
      <w:pPr>
        <w:pStyle w:val="ListParagraph"/>
        <w:ind w:left="0"/>
        <w:jc w:val="both"/>
      </w:pPr>
    </w:p>
    <w:p w:rsidR="000D7819" w:rsidRPr="003025C7" w:rsidRDefault="000D7819" w:rsidP="003025C7">
      <w:pPr>
        <w:pStyle w:val="ListParagraph"/>
        <w:ind w:left="0"/>
        <w:jc w:val="both"/>
      </w:pPr>
    </w:p>
    <w:p w:rsidR="000D7819" w:rsidRPr="003025C7" w:rsidRDefault="000D7819" w:rsidP="003025C7">
      <w:pPr>
        <w:pStyle w:val="ListParagraph"/>
        <w:ind w:left="0"/>
        <w:jc w:val="both"/>
      </w:pPr>
      <w:r w:rsidRPr="003025C7">
        <w:t>39. К какой группе методов управления рисками относится прогнозирование внешней обстановки?</w:t>
      </w:r>
    </w:p>
    <w:p w:rsidR="000D7819" w:rsidRPr="003025C7" w:rsidRDefault="000D7819" w:rsidP="003025C7">
      <w:pPr>
        <w:pStyle w:val="ListParagraph"/>
        <w:ind w:left="0"/>
        <w:jc w:val="both"/>
      </w:pPr>
      <w:r w:rsidRPr="003025C7">
        <w:t>А. методы компенсации рисков;</w:t>
      </w:r>
    </w:p>
    <w:p w:rsidR="000D7819" w:rsidRPr="003025C7" w:rsidRDefault="000D7819" w:rsidP="003025C7">
      <w:pPr>
        <w:pStyle w:val="ListParagraph"/>
        <w:ind w:left="0"/>
        <w:jc w:val="both"/>
      </w:pPr>
      <w:r w:rsidRPr="003025C7">
        <w:t>Б. методы уклонения от рисков;</w:t>
      </w:r>
    </w:p>
    <w:p w:rsidR="000D7819" w:rsidRPr="003025C7" w:rsidRDefault="000D7819" w:rsidP="003025C7">
      <w:pPr>
        <w:pStyle w:val="ListParagraph"/>
        <w:ind w:left="0"/>
        <w:jc w:val="both"/>
      </w:pPr>
      <w:r w:rsidRPr="003025C7">
        <w:t>В. методы локализации рисков;</w:t>
      </w:r>
    </w:p>
    <w:p w:rsidR="000D7819" w:rsidRPr="003025C7" w:rsidRDefault="000D7819" w:rsidP="003025C7">
      <w:pPr>
        <w:pStyle w:val="ListParagraph"/>
        <w:ind w:left="0"/>
        <w:jc w:val="both"/>
      </w:pPr>
      <w:r w:rsidRPr="003025C7">
        <w:t>Г. методы диверсификации рисков.</w:t>
      </w:r>
    </w:p>
    <w:p w:rsidR="000D7819" w:rsidRPr="003025C7" w:rsidRDefault="000D7819" w:rsidP="003025C7">
      <w:pPr>
        <w:pStyle w:val="ListParagraph"/>
        <w:ind w:left="0"/>
        <w:jc w:val="both"/>
      </w:pPr>
    </w:p>
    <w:p w:rsidR="000D7819" w:rsidRPr="003025C7" w:rsidRDefault="000D7819" w:rsidP="003025C7">
      <w:pPr>
        <w:pStyle w:val="ListParagraph"/>
        <w:ind w:left="0"/>
        <w:jc w:val="both"/>
      </w:pPr>
      <w:r w:rsidRPr="003025C7">
        <w:t>40. К какой группе методов управления рисками относится страхование?</w:t>
      </w:r>
    </w:p>
    <w:p w:rsidR="000D7819" w:rsidRPr="003025C7" w:rsidRDefault="000D7819" w:rsidP="003025C7">
      <w:pPr>
        <w:pStyle w:val="ListParagraph"/>
        <w:ind w:left="0"/>
        <w:jc w:val="both"/>
      </w:pPr>
      <w:r w:rsidRPr="003025C7">
        <w:t>А. методы уклонения от рисков;</w:t>
      </w:r>
    </w:p>
    <w:p w:rsidR="000D7819" w:rsidRPr="003025C7" w:rsidRDefault="000D7819" w:rsidP="003025C7">
      <w:pPr>
        <w:pStyle w:val="ListParagraph"/>
        <w:ind w:left="0"/>
        <w:jc w:val="both"/>
      </w:pPr>
      <w:r w:rsidRPr="003025C7">
        <w:t>Б. методы диверсификации рисков;</w:t>
      </w:r>
    </w:p>
    <w:p w:rsidR="000D7819" w:rsidRPr="003025C7" w:rsidRDefault="000D7819" w:rsidP="003025C7">
      <w:pPr>
        <w:pStyle w:val="ListParagraph"/>
        <w:ind w:left="0"/>
        <w:jc w:val="both"/>
      </w:pPr>
      <w:r w:rsidRPr="003025C7">
        <w:t>В. методы локализации рисков;</w:t>
      </w:r>
    </w:p>
    <w:p w:rsidR="000D7819" w:rsidRPr="003025C7" w:rsidRDefault="000D7819" w:rsidP="003025C7">
      <w:pPr>
        <w:pStyle w:val="ListParagraph"/>
        <w:ind w:left="0"/>
        <w:jc w:val="both"/>
      </w:pPr>
      <w:r w:rsidRPr="003025C7">
        <w:t>Г. методы компенсации рисков.</w:t>
      </w:r>
    </w:p>
    <w:p w:rsidR="000D7819" w:rsidRPr="00E074A7" w:rsidRDefault="000D7819" w:rsidP="00E074A7">
      <w:pPr>
        <w:pStyle w:val="ListParagraph"/>
        <w:ind w:left="0"/>
        <w:jc w:val="both"/>
      </w:pPr>
    </w:p>
    <w:p w:rsidR="000D7819" w:rsidRDefault="000D7819" w:rsidP="0064544A">
      <w:pPr>
        <w:pStyle w:val="ListParagraph"/>
        <w:ind w:left="0"/>
        <w:jc w:val="center"/>
        <w:rPr>
          <w:b/>
        </w:rPr>
      </w:pPr>
      <w:r w:rsidRPr="0064544A">
        <w:rPr>
          <w:b/>
        </w:rPr>
        <w:t>Примерный список вопросов</w:t>
      </w:r>
    </w:p>
    <w:p w:rsidR="000D7819" w:rsidRDefault="000D7819" w:rsidP="00092C77">
      <w:pPr>
        <w:pStyle w:val="ListParagraph"/>
        <w:ind w:left="0"/>
        <w:jc w:val="both"/>
        <w:rPr>
          <w:b/>
        </w:rPr>
      </w:pPr>
    </w:p>
    <w:p w:rsidR="000D7819" w:rsidRDefault="000D7819" w:rsidP="00D767EB">
      <w:pPr>
        <w:pStyle w:val="ListParagraph"/>
        <w:ind w:left="0"/>
        <w:jc w:val="both"/>
      </w:pPr>
      <w:r>
        <w:t>1. Понятие «риск», сущность и содержание управления рисками.</w:t>
      </w:r>
    </w:p>
    <w:p w:rsidR="000D7819" w:rsidRDefault="000D7819" w:rsidP="00D767EB">
      <w:pPr>
        <w:pStyle w:val="ListParagraph"/>
        <w:ind w:left="0"/>
        <w:jc w:val="both"/>
      </w:pPr>
      <w:r>
        <w:t xml:space="preserve">2. История развития исследования теории риска. </w:t>
      </w:r>
    </w:p>
    <w:p w:rsidR="000D7819" w:rsidRDefault="000D7819" w:rsidP="00D767EB">
      <w:pPr>
        <w:pStyle w:val="ListParagraph"/>
        <w:ind w:left="0"/>
        <w:jc w:val="both"/>
      </w:pPr>
      <w:r>
        <w:t xml:space="preserve">3. Основные термины, раскрывающие сущность риска. </w:t>
      </w:r>
    </w:p>
    <w:p w:rsidR="000D7819" w:rsidRDefault="000D7819" w:rsidP="00D767EB">
      <w:pPr>
        <w:pStyle w:val="ListParagraph"/>
        <w:ind w:left="0"/>
        <w:jc w:val="both"/>
      </w:pPr>
      <w:r>
        <w:t xml:space="preserve">4. Основные подходы к классификации рисков. </w:t>
      </w:r>
    </w:p>
    <w:p w:rsidR="000D7819" w:rsidRDefault="000D7819" w:rsidP="00D767EB">
      <w:pPr>
        <w:pStyle w:val="ListParagraph"/>
        <w:ind w:left="0"/>
        <w:jc w:val="both"/>
      </w:pPr>
      <w:r>
        <w:t>5. Этапы управления риском.</w:t>
      </w:r>
      <w:r>
        <w:tab/>
      </w:r>
    </w:p>
    <w:p w:rsidR="000D7819" w:rsidRDefault="000D7819" w:rsidP="00D767EB">
      <w:pPr>
        <w:pStyle w:val="ListParagraph"/>
        <w:ind w:left="0"/>
        <w:jc w:val="both"/>
      </w:pPr>
      <w:r>
        <w:t>6. Основные причины возникновения рисков.</w:t>
      </w:r>
    </w:p>
    <w:p w:rsidR="000D7819" w:rsidRDefault="000D7819" w:rsidP="00D767EB">
      <w:pPr>
        <w:pStyle w:val="ListParagraph"/>
        <w:ind w:left="0"/>
        <w:jc w:val="both"/>
      </w:pPr>
      <w:r>
        <w:t xml:space="preserve">7. </w:t>
      </w:r>
      <w:r w:rsidRPr="00D767EB">
        <w:t xml:space="preserve">Риск как экономическая категория. </w:t>
      </w:r>
    </w:p>
    <w:p w:rsidR="000D7819" w:rsidRDefault="000D7819" w:rsidP="00D767EB">
      <w:pPr>
        <w:pStyle w:val="ListParagraph"/>
        <w:ind w:left="0"/>
        <w:jc w:val="both"/>
      </w:pPr>
      <w:r>
        <w:t xml:space="preserve">8. </w:t>
      </w:r>
      <w:r w:rsidRPr="00D767EB">
        <w:t xml:space="preserve">Риск, неопределенность и вероятность. </w:t>
      </w:r>
    </w:p>
    <w:p w:rsidR="000D7819" w:rsidRDefault="000D7819" w:rsidP="00D767EB">
      <w:pPr>
        <w:pStyle w:val="ListParagraph"/>
        <w:ind w:left="0"/>
        <w:jc w:val="both"/>
      </w:pPr>
      <w:r>
        <w:t xml:space="preserve">9. </w:t>
      </w:r>
      <w:r w:rsidRPr="00D767EB">
        <w:t xml:space="preserve">Величина риска и прибыль. </w:t>
      </w:r>
    </w:p>
    <w:p w:rsidR="000D7819" w:rsidRDefault="000D7819" w:rsidP="00D767EB">
      <w:pPr>
        <w:pStyle w:val="ListParagraph"/>
        <w:ind w:left="0"/>
        <w:jc w:val="both"/>
      </w:pPr>
      <w:r>
        <w:t xml:space="preserve">10. </w:t>
      </w:r>
      <w:r w:rsidRPr="00D767EB">
        <w:t xml:space="preserve">Определение экономического риска. </w:t>
      </w:r>
    </w:p>
    <w:p w:rsidR="000D7819" w:rsidRDefault="000D7819" w:rsidP="00D767EB">
      <w:pPr>
        <w:pStyle w:val="ListParagraph"/>
        <w:ind w:left="0"/>
        <w:jc w:val="both"/>
      </w:pPr>
      <w:r>
        <w:t xml:space="preserve">11. </w:t>
      </w:r>
      <w:r w:rsidRPr="00D767EB">
        <w:t>Классификация рисков по видам потерь.</w:t>
      </w:r>
    </w:p>
    <w:p w:rsidR="000D7819" w:rsidRDefault="000D7819" w:rsidP="00E04568">
      <w:pPr>
        <w:pStyle w:val="ListParagraph"/>
        <w:ind w:left="0"/>
        <w:jc w:val="both"/>
      </w:pPr>
      <w:r>
        <w:t xml:space="preserve">12. Понятие, цель и задачи риск-менеджмента. </w:t>
      </w:r>
    </w:p>
    <w:p w:rsidR="000D7819" w:rsidRDefault="000D7819" w:rsidP="00E04568">
      <w:pPr>
        <w:pStyle w:val="ListParagraph"/>
        <w:ind w:left="0"/>
        <w:jc w:val="both"/>
      </w:pPr>
      <w:r>
        <w:t xml:space="preserve">13. Функции риск менеджмента. </w:t>
      </w:r>
    </w:p>
    <w:p w:rsidR="000D7819" w:rsidRDefault="000D7819" w:rsidP="00E04568">
      <w:pPr>
        <w:pStyle w:val="ListParagraph"/>
        <w:ind w:left="0"/>
        <w:jc w:val="both"/>
      </w:pPr>
      <w:r>
        <w:t xml:space="preserve">14. Принципы риск-менеджмента. </w:t>
      </w:r>
    </w:p>
    <w:p w:rsidR="000D7819" w:rsidRDefault="000D7819" w:rsidP="00E04568">
      <w:pPr>
        <w:pStyle w:val="ListParagraph"/>
        <w:ind w:left="0"/>
        <w:jc w:val="both"/>
      </w:pPr>
      <w:r>
        <w:t xml:space="preserve">15. Развитие концепции риск-менеджмента. </w:t>
      </w:r>
    </w:p>
    <w:p w:rsidR="000D7819" w:rsidRDefault="000D7819" w:rsidP="00E04568">
      <w:pPr>
        <w:pStyle w:val="ListParagraph"/>
        <w:ind w:left="0"/>
        <w:jc w:val="both"/>
      </w:pPr>
      <w:r>
        <w:t>16. Общая схема управления риск-менеджмента.</w:t>
      </w:r>
    </w:p>
    <w:p w:rsidR="000D7819" w:rsidRDefault="000D7819" w:rsidP="00E04568">
      <w:pPr>
        <w:pStyle w:val="ListParagraph"/>
        <w:ind w:left="0"/>
        <w:jc w:val="both"/>
      </w:pPr>
      <w:r>
        <w:t xml:space="preserve">17. </w:t>
      </w:r>
      <w:r w:rsidRPr="00E04568">
        <w:t xml:space="preserve">Предпринимательский риск как экономическая категория. </w:t>
      </w:r>
    </w:p>
    <w:p w:rsidR="000D7819" w:rsidRDefault="000D7819" w:rsidP="00E04568">
      <w:pPr>
        <w:pStyle w:val="ListParagraph"/>
        <w:ind w:left="0"/>
        <w:jc w:val="both"/>
      </w:pPr>
      <w:r>
        <w:t xml:space="preserve">18. </w:t>
      </w:r>
      <w:r w:rsidRPr="00E04568">
        <w:t xml:space="preserve">Концепция приемлемого риска. </w:t>
      </w:r>
    </w:p>
    <w:p w:rsidR="000D7819" w:rsidRDefault="000D7819" w:rsidP="00E04568">
      <w:pPr>
        <w:pStyle w:val="ListParagraph"/>
        <w:ind w:left="0"/>
        <w:jc w:val="both"/>
      </w:pPr>
      <w:r>
        <w:t xml:space="preserve">19. </w:t>
      </w:r>
      <w:r w:rsidRPr="00E04568">
        <w:t xml:space="preserve">Структура службы риск-менеджмента. </w:t>
      </w:r>
    </w:p>
    <w:p w:rsidR="000D7819" w:rsidRDefault="000D7819" w:rsidP="00E04568">
      <w:pPr>
        <w:pStyle w:val="ListParagraph"/>
        <w:ind w:left="0"/>
        <w:jc w:val="both"/>
      </w:pPr>
      <w:r>
        <w:t xml:space="preserve">20. </w:t>
      </w:r>
      <w:r w:rsidRPr="00E04568">
        <w:t xml:space="preserve">Основные аксиомы риск-менеджмента. </w:t>
      </w:r>
    </w:p>
    <w:p w:rsidR="000D7819" w:rsidRDefault="000D7819" w:rsidP="00E04568">
      <w:pPr>
        <w:pStyle w:val="ListParagraph"/>
        <w:ind w:left="0"/>
        <w:jc w:val="both"/>
      </w:pPr>
      <w:r>
        <w:t xml:space="preserve">21. </w:t>
      </w:r>
      <w:r w:rsidRPr="00E04568">
        <w:t xml:space="preserve">Общеуправленческие и специальные принципы риск-менеджмента. </w:t>
      </w:r>
    </w:p>
    <w:p w:rsidR="000D7819" w:rsidRDefault="000D7819" w:rsidP="00E04568">
      <w:pPr>
        <w:pStyle w:val="ListParagraph"/>
        <w:ind w:left="0"/>
        <w:jc w:val="both"/>
      </w:pPr>
      <w:r>
        <w:t xml:space="preserve">22. </w:t>
      </w:r>
      <w:r w:rsidRPr="00E04568">
        <w:t>Ошибки в риск-менеджменте.</w:t>
      </w:r>
    </w:p>
    <w:p w:rsidR="000D7819" w:rsidRDefault="000D7819" w:rsidP="00E04568">
      <w:pPr>
        <w:pStyle w:val="ListParagraph"/>
        <w:ind w:left="0"/>
        <w:jc w:val="both"/>
      </w:pPr>
      <w:r>
        <w:t>23. Особенности видовой классификации рисков по различным признакам.</w:t>
      </w:r>
    </w:p>
    <w:p w:rsidR="000D7819" w:rsidRDefault="000D7819" w:rsidP="00E04568">
      <w:pPr>
        <w:pStyle w:val="ListParagraph"/>
        <w:ind w:left="0"/>
        <w:jc w:val="both"/>
      </w:pPr>
      <w:r>
        <w:t>24. Общие законы управления в применении к управлению рисками.</w:t>
      </w:r>
    </w:p>
    <w:p w:rsidR="000D7819" w:rsidRDefault="000D7819" w:rsidP="00E04568">
      <w:pPr>
        <w:pStyle w:val="ListParagraph"/>
        <w:ind w:left="0"/>
        <w:jc w:val="both"/>
      </w:pPr>
      <w:r>
        <w:t>25. Специфические законы управления рисками.</w:t>
      </w:r>
    </w:p>
    <w:p w:rsidR="000D7819" w:rsidRDefault="000D7819" w:rsidP="00E04568">
      <w:pPr>
        <w:pStyle w:val="ListParagraph"/>
        <w:ind w:left="0"/>
        <w:jc w:val="both"/>
      </w:pPr>
      <w:r>
        <w:t>26. Закон неизбежного риска.</w:t>
      </w:r>
    </w:p>
    <w:p w:rsidR="000D7819" w:rsidRDefault="000D7819" w:rsidP="00E04568">
      <w:pPr>
        <w:pStyle w:val="ListParagraph"/>
        <w:ind w:left="0"/>
        <w:jc w:val="both"/>
      </w:pPr>
      <w:r>
        <w:t>27. Закон сочетания потенциальных потерь и выгод.</w:t>
      </w:r>
    </w:p>
    <w:p w:rsidR="000D7819" w:rsidRDefault="000D7819" w:rsidP="00E04568">
      <w:pPr>
        <w:pStyle w:val="ListParagraph"/>
        <w:ind w:left="0"/>
        <w:jc w:val="both"/>
      </w:pPr>
      <w:r>
        <w:t xml:space="preserve">28. </w:t>
      </w:r>
      <w:r w:rsidRPr="00E04568">
        <w:t>Статистические и динамические риски.</w:t>
      </w:r>
    </w:p>
    <w:p w:rsidR="000D7819" w:rsidRDefault="000D7819" w:rsidP="00E04568">
      <w:pPr>
        <w:pStyle w:val="ListParagraph"/>
        <w:ind w:left="0"/>
        <w:jc w:val="both"/>
      </w:pPr>
      <w:r>
        <w:t>29.</w:t>
      </w:r>
      <w:r w:rsidRPr="00E04568">
        <w:t xml:space="preserve"> Внешние и внутренние риски. </w:t>
      </w:r>
    </w:p>
    <w:p w:rsidR="000D7819" w:rsidRDefault="000D7819" w:rsidP="00E04568">
      <w:pPr>
        <w:pStyle w:val="ListParagraph"/>
        <w:ind w:left="0"/>
        <w:jc w:val="both"/>
      </w:pPr>
      <w:r>
        <w:t xml:space="preserve">30. </w:t>
      </w:r>
      <w:r w:rsidRPr="00E04568">
        <w:t xml:space="preserve">Чистые и спекулятивные риски. </w:t>
      </w:r>
    </w:p>
    <w:p w:rsidR="000D7819" w:rsidRDefault="000D7819" w:rsidP="00E04568">
      <w:pPr>
        <w:pStyle w:val="ListParagraph"/>
        <w:ind w:left="0"/>
        <w:jc w:val="both"/>
      </w:pPr>
      <w:r>
        <w:t xml:space="preserve">31. </w:t>
      </w:r>
      <w:r w:rsidRPr="00E04568">
        <w:t xml:space="preserve">Экономические риски. </w:t>
      </w:r>
    </w:p>
    <w:p w:rsidR="000D7819" w:rsidRDefault="000D7819" w:rsidP="00E04568">
      <w:pPr>
        <w:pStyle w:val="ListParagraph"/>
        <w:ind w:left="0"/>
        <w:jc w:val="both"/>
      </w:pPr>
      <w:r>
        <w:t xml:space="preserve">32. </w:t>
      </w:r>
      <w:r w:rsidRPr="00E04568">
        <w:t>Закон прямой зависимости между степенью риска и уровнем планируемых доходов.</w:t>
      </w:r>
    </w:p>
    <w:p w:rsidR="000D7819" w:rsidRDefault="000D7819" w:rsidP="00E04568">
      <w:pPr>
        <w:pStyle w:val="ListParagraph"/>
        <w:ind w:left="0"/>
        <w:jc w:val="both"/>
      </w:pPr>
      <w:r>
        <w:t>33. Особенности идентификации рисков.</w:t>
      </w:r>
    </w:p>
    <w:p w:rsidR="000D7819" w:rsidRDefault="000D7819" w:rsidP="00E04568">
      <w:pPr>
        <w:pStyle w:val="ListParagraph"/>
        <w:ind w:left="0"/>
        <w:jc w:val="both"/>
      </w:pPr>
      <w:r>
        <w:t>34. Виды анализа рисков.</w:t>
      </w:r>
    </w:p>
    <w:p w:rsidR="000D7819" w:rsidRDefault="000D7819" w:rsidP="00E04568">
      <w:pPr>
        <w:pStyle w:val="ListParagraph"/>
        <w:ind w:left="0"/>
        <w:jc w:val="both"/>
      </w:pPr>
      <w:r>
        <w:t>35. Планирование реагирования на риски.</w:t>
      </w:r>
    </w:p>
    <w:p w:rsidR="000D7819" w:rsidRDefault="000D7819" w:rsidP="00E04568">
      <w:pPr>
        <w:pStyle w:val="ListParagraph"/>
        <w:ind w:left="0"/>
        <w:jc w:val="both"/>
      </w:pPr>
      <w:r>
        <w:t>36. Инструменты и методы процесса планирования реагирования на риски.</w:t>
      </w:r>
    </w:p>
    <w:p w:rsidR="000D7819" w:rsidRDefault="000D7819" w:rsidP="00E04568">
      <w:pPr>
        <w:pStyle w:val="ListParagraph"/>
        <w:ind w:left="0"/>
        <w:jc w:val="both"/>
      </w:pPr>
      <w:r>
        <w:t>37. Мониторинг и управление рисками.</w:t>
      </w:r>
    </w:p>
    <w:p w:rsidR="000D7819" w:rsidRDefault="000D7819" w:rsidP="00E04568">
      <w:pPr>
        <w:pStyle w:val="ListParagraph"/>
        <w:ind w:left="0"/>
        <w:jc w:val="both"/>
      </w:pPr>
      <w:r>
        <w:t xml:space="preserve">38. </w:t>
      </w:r>
      <w:r w:rsidRPr="002A3624">
        <w:t xml:space="preserve">Входы процесса планирования реагирования на риски. </w:t>
      </w:r>
    </w:p>
    <w:p w:rsidR="000D7819" w:rsidRDefault="000D7819" w:rsidP="00E04568">
      <w:pPr>
        <w:pStyle w:val="ListParagraph"/>
        <w:ind w:left="0"/>
        <w:jc w:val="both"/>
      </w:pPr>
      <w:r>
        <w:t xml:space="preserve">39. </w:t>
      </w:r>
      <w:r w:rsidRPr="002A3624">
        <w:t xml:space="preserve">Выходы процесса планирования реагирования на риски. </w:t>
      </w:r>
    </w:p>
    <w:p w:rsidR="000D7819" w:rsidRDefault="000D7819" w:rsidP="00E04568">
      <w:pPr>
        <w:pStyle w:val="ListParagraph"/>
        <w:ind w:left="0"/>
        <w:jc w:val="both"/>
      </w:pPr>
      <w:r>
        <w:t xml:space="preserve">40. </w:t>
      </w:r>
      <w:r w:rsidRPr="002A3624">
        <w:t xml:space="preserve">Контрактные соглашения, касающиеся рисков. </w:t>
      </w:r>
    </w:p>
    <w:p w:rsidR="000D7819" w:rsidRDefault="000D7819" w:rsidP="00E04568">
      <w:pPr>
        <w:pStyle w:val="ListParagraph"/>
        <w:ind w:left="0"/>
        <w:jc w:val="both"/>
      </w:pPr>
      <w:r>
        <w:t xml:space="preserve">41. </w:t>
      </w:r>
      <w:r w:rsidRPr="002A3624">
        <w:t xml:space="preserve">Рисковая экспозиция. </w:t>
      </w:r>
    </w:p>
    <w:p w:rsidR="000D7819" w:rsidRDefault="000D7819" w:rsidP="00E04568">
      <w:pPr>
        <w:pStyle w:val="ListParagraph"/>
        <w:ind w:left="0"/>
        <w:jc w:val="both"/>
      </w:pPr>
      <w:r>
        <w:t xml:space="preserve">42. </w:t>
      </w:r>
      <w:r w:rsidRPr="002A3624">
        <w:t>Внутренние и внешние источники информации для идентификации рисков.</w:t>
      </w:r>
    </w:p>
    <w:p w:rsidR="000D7819" w:rsidRDefault="000D7819" w:rsidP="002A3624">
      <w:pPr>
        <w:pStyle w:val="ListParagraph"/>
        <w:ind w:left="0"/>
        <w:jc w:val="both"/>
      </w:pPr>
      <w:r>
        <w:t xml:space="preserve">43. Общая характеристика методов управления рисками. </w:t>
      </w:r>
    </w:p>
    <w:p w:rsidR="000D7819" w:rsidRDefault="000D7819" w:rsidP="002A3624">
      <w:pPr>
        <w:pStyle w:val="ListParagraph"/>
        <w:ind w:left="0"/>
        <w:jc w:val="both"/>
      </w:pPr>
      <w:r>
        <w:t xml:space="preserve">44. Методы уклонения от риска. </w:t>
      </w:r>
    </w:p>
    <w:p w:rsidR="000D7819" w:rsidRDefault="000D7819" w:rsidP="002A3624">
      <w:pPr>
        <w:pStyle w:val="ListParagraph"/>
        <w:ind w:left="0"/>
        <w:jc w:val="both"/>
      </w:pPr>
      <w:r>
        <w:t xml:space="preserve">45. Методы локализации риска. </w:t>
      </w:r>
    </w:p>
    <w:p w:rsidR="000D7819" w:rsidRDefault="000D7819" w:rsidP="002A3624">
      <w:pPr>
        <w:pStyle w:val="ListParagraph"/>
        <w:ind w:left="0"/>
        <w:jc w:val="both"/>
      </w:pPr>
      <w:r>
        <w:t xml:space="preserve">46. Методы диссипации риска. </w:t>
      </w:r>
    </w:p>
    <w:p w:rsidR="000D7819" w:rsidRDefault="000D7819" w:rsidP="002A3624">
      <w:pPr>
        <w:pStyle w:val="ListParagraph"/>
        <w:ind w:left="0"/>
        <w:jc w:val="both"/>
      </w:pPr>
      <w:r>
        <w:t xml:space="preserve">47. Методы компенсации риска. </w:t>
      </w:r>
    </w:p>
    <w:p w:rsidR="000D7819" w:rsidRDefault="000D7819" w:rsidP="002A3624">
      <w:pPr>
        <w:pStyle w:val="ListParagraph"/>
        <w:ind w:left="0"/>
        <w:jc w:val="both"/>
      </w:pPr>
      <w:r>
        <w:t>48. Абсолютные показатели методологии оценки рисков в условиях определённости.</w:t>
      </w:r>
    </w:p>
    <w:p w:rsidR="000D7819" w:rsidRDefault="000D7819" w:rsidP="002A3624">
      <w:pPr>
        <w:pStyle w:val="ListParagraph"/>
        <w:ind w:left="0"/>
        <w:jc w:val="both"/>
      </w:pPr>
      <w:r>
        <w:t xml:space="preserve">49. </w:t>
      </w:r>
      <w:r w:rsidRPr="002A3624">
        <w:t xml:space="preserve">Методы трансформации рисков. </w:t>
      </w:r>
    </w:p>
    <w:p w:rsidR="000D7819" w:rsidRDefault="000D7819" w:rsidP="002A3624">
      <w:pPr>
        <w:pStyle w:val="ListParagraph"/>
        <w:ind w:left="0"/>
        <w:jc w:val="both"/>
      </w:pPr>
      <w:r>
        <w:t xml:space="preserve">50. </w:t>
      </w:r>
      <w:r w:rsidRPr="002A3624">
        <w:t xml:space="preserve">Отказ от риска. </w:t>
      </w:r>
    </w:p>
    <w:p w:rsidR="000D7819" w:rsidRDefault="000D7819" w:rsidP="002A3624">
      <w:pPr>
        <w:pStyle w:val="ListParagraph"/>
        <w:ind w:left="0"/>
        <w:jc w:val="both"/>
      </w:pPr>
      <w:r>
        <w:t xml:space="preserve">51. </w:t>
      </w:r>
      <w:r w:rsidRPr="002A3624">
        <w:t xml:space="preserve">Снижение частоты ущерба или предотвращения убытка. </w:t>
      </w:r>
    </w:p>
    <w:p w:rsidR="000D7819" w:rsidRDefault="000D7819" w:rsidP="002A3624">
      <w:pPr>
        <w:pStyle w:val="ListParagraph"/>
        <w:ind w:left="0"/>
        <w:jc w:val="both"/>
      </w:pPr>
      <w:r>
        <w:t xml:space="preserve">52. </w:t>
      </w:r>
      <w:r w:rsidRPr="002A3624">
        <w:t xml:space="preserve">Уменьшение размера убытка. </w:t>
      </w:r>
    </w:p>
    <w:p w:rsidR="000D7819" w:rsidRDefault="000D7819" w:rsidP="002A3624">
      <w:pPr>
        <w:pStyle w:val="ListParagraph"/>
        <w:ind w:left="0"/>
        <w:jc w:val="both"/>
      </w:pPr>
      <w:r>
        <w:t xml:space="preserve">53. </w:t>
      </w:r>
      <w:r w:rsidRPr="002A3624">
        <w:t xml:space="preserve">Абсолютные показатели методологии оценки рисков в условиях неопределённости. </w:t>
      </w:r>
    </w:p>
    <w:p w:rsidR="000D7819" w:rsidRDefault="000D7819" w:rsidP="002A3624">
      <w:pPr>
        <w:pStyle w:val="ListParagraph"/>
        <w:ind w:left="0"/>
        <w:jc w:val="both"/>
      </w:pPr>
      <w:r>
        <w:t xml:space="preserve">54. </w:t>
      </w:r>
      <w:r w:rsidRPr="002A3624">
        <w:t>Показатели оценки рисков в условиях неопределённости.</w:t>
      </w:r>
    </w:p>
    <w:p w:rsidR="000D7819" w:rsidRDefault="000D7819" w:rsidP="002A3624">
      <w:pPr>
        <w:pStyle w:val="ListParagraph"/>
        <w:ind w:left="0"/>
        <w:jc w:val="both"/>
      </w:pPr>
      <w:r>
        <w:t>55. Понятие риска и неопределенности в проектной деятельности.</w:t>
      </w:r>
    </w:p>
    <w:p w:rsidR="000D7819" w:rsidRDefault="000D7819" w:rsidP="002A3624">
      <w:pPr>
        <w:pStyle w:val="ListParagraph"/>
        <w:ind w:left="0"/>
        <w:jc w:val="both"/>
      </w:pPr>
      <w:r>
        <w:t>56. Классификация проектных рисков.</w:t>
      </w:r>
    </w:p>
    <w:p w:rsidR="000D7819" w:rsidRDefault="000D7819" w:rsidP="002A3624">
      <w:pPr>
        <w:pStyle w:val="ListParagraph"/>
        <w:ind w:left="0"/>
        <w:jc w:val="both"/>
      </w:pPr>
      <w:r>
        <w:t>57. Система управления проектными рисками.</w:t>
      </w:r>
    </w:p>
    <w:p w:rsidR="000D7819" w:rsidRDefault="000D7819" w:rsidP="002A3624">
      <w:pPr>
        <w:pStyle w:val="ListParagraph"/>
        <w:ind w:left="0"/>
        <w:jc w:val="both"/>
      </w:pPr>
      <w:r>
        <w:t>58. Основные подходы к оценке риска в проектах.</w:t>
      </w:r>
    </w:p>
    <w:p w:rsidR="000D7819" w:rsidRDefault="000D7819" w:rsidP="002A3624">
      <w:pPr>
        <w:pStyle w:val="ListParagraph"/>
        <w:ind w:left="0"/>
        <w:jc w:val="both"/>
      </w:pPr>
      <w:r>
        <w:t>59. Предупреждение проектного риска и уменьшение последствий.</w:t>
      </w:r>
    </w:p>
    <w:p w:rsidR="000D7819" w:rsidRDefault="000D7819" w:rsidP="002A3624">
      <w:pPr>
        <w:pStyle w:val="ListParagraph"/>
        <w:ind w:left="0"/>
        <w:jc w:val="both"/>
      </w:pPr>
      <w:r>
        <w:t xml:space="preserve">60. </w:t>
      </w:r>
      <w:r w:rsidRPr="002A3624">
        <w:t xml:space="preserve">Цели и ограничения системы управления рисками проектов. </w:t>
      </w:r>
    </w:p>
    <w:p w:rsidR="000D7819" w:rsidRDefault="000D7819" w:rsidP="002A3624">
      <w:pPr>
        <w:pStyle w:val="ListParagraph"/>
        <w:ind w:left="0"/>
        <w:jc w:val="both"/>
      </w:pPr>
      <w:r>
        <w:t xml:space="preserve">61. </w:t>
      </w:r>
      <w:r w:rsidRPr="002A3624">
        <w:t xml:space="preserve">Реестр рисков проектов. </w:t>
      </w:r>
    </w:p>
    <w:p w:rsidR="000D7819" w:rsidRDefault="000D7819" w:rsidP="002A3624">
      <w:pPr>
        <w:pStyle w:val="ListParagraph"/>
        <w:ind w:left="0"/>
        <w:jc w:val="both"/>
      </w:pPr>
      <w:r>
        <w:t xml:space="preserve">62. </w:t>
      </w:r>
      <w:r w:rsidRPr="002A3624">
        <w:t xml:space="preserve">Методы управления рисками в проектной деятельности. </w:t>
      </w:r>
    </w:p>
    <w:p w:rsidR="000D7819" w:rsidRDefault="000D7819" w:rsidP="002A3624">
      <w:pPr>
        <w:pStyle w:val="ListParagraph"/>
        <w:ind w:left="0"/>
        <w:jc w:val="both"/>
      </w:pPr>
      <w:r>
        <w:t xml:space="preserve">63. </w:t>
      </w:r>
      <w:r w:rsidRPr="002A3624">
        <w:t xml:space="preserve">Критерии классификации методов обработки проектных рисков. </w:t>
      </w:r>
    </w:p>
    <w:p w:rsidR="000D7819" w:rsidRDefault="000D7819" w:rsidP="002A3624">
      <w:pPr>
        <w:pStyle w:val="ListParagraph"/>
        <w:ind w:left="0"/>
        <w:jc w:val="both"/>
      </w:pPr>
      <w:r>
        <w:t xml:space="preserve">64. </w:t>
      </w:r>
      <w:r w:rsidRPr="002A3624">
        <w:t xml:space="preserve">Этапы обработки проектных рисков. </w:t>
      </w:r>
    </w:p>
    <w:p w:rsidR="000D7819" w:rsidRDefault="000D7819" w:rsidP="002A3624">
      <w:pPr>
        <w:pStyle w:val="ListParagraph"/>
        <w:ind w:left="0"/>
        <w:jc w:val="both"/>
      </w:pPr>
      <w:r>
        <w:t xml:space="preserve">65. </w:t>
      </w:r>
      <w:r w:rsidRPr="002A3624">
        <w:t xml:space="preserve">Теории реализации проектных рисков. </w:t>
      </w:r>
    </w:p>
    <w:p w:rsidR="000D7819" w:rsidRDefault="000D7819" w:rsidP="002A3624">
      <w:pPr>
        <w:pStyle w:val="ListParagraph"/>
        <w:ind w:left="0"/>
        <w:jc w:val="both"/>
      </w:pPr>
      <w:r>
        <w:t xml:space="preserve">66. </w:t>
      </w:r>
      <w:r w:rsidRPr="002A3624">
        <w:t xml:space="preserve">Уклонение от проектных рисков. </w:t>
      </w:r>
    </w:p>
    <w:p w:rsidR="000D7819" w:rsidRDefault="000D7819" w:rsidP="002A3624">
      <w:pPr>
        <w:pStyle w:val="ListParagraph"/>
        <w:ind w:left="0"/>
        <w:jc w:val="both"/>
      </w:pPr>
      <w:r>
        <w:t xml:space="preserve">67. </w:t>
      </w:r>
      <w:r w:rsidRPr="002A3624">
        <w:t>Сегрегация проектных рисков.</w:t>
      </w:r>
    </w:p>
    <w:p w:rsidR="000D7819" w:rsidRDefault="000D7819" w:rsidP="002A3624">
      <w:pPr>
        <w:pStyle w:val="ListParagraph"/>
        <w:ind w:left="0"/>
        <w:jc w:val="both"/>
      </w:pPr>
      <w:r>
        <w:t>68. Сущность страхования рисков.</w:t>
      </w:r>
    </w:p>
    <w:p w:rsidR="000D7819" w:rsidRDefault="000D7819" w:rsidP="002A3624">
      <w:pPr>
        <w:pStyle w:val="ListParagraph"/>
        <w:ind w:left="0"/>
        <w:jc w:val="both"/>
      </w:pPr>
      <w:r>
        <w:t>69. Страхование как метод управления рисками на предприятии        (организации).</w:t>
      </w:r>
    </w:p>
    <w:p w:rsidR="000D7819" w:rsidRDefault="000D7819" w:rsidP="002A3624">
      <w:pPr>
        <w:pStyle w:val="ListParagraph"/>
        <w:ind w:left="0"/>
        <w:jc w:val="both"/>
      </w:pPr>
      <w:r>
        <w:t>70. Основные характеристики страховых контрактов.</w:t>
      </w:r>
    </w:p>
    <w:p w:rsidR="000D7819" w:rsidRDefault="000D7819" w:rsidP="002A3624">
      <w:pPr>
        <w:pStyle w:val="ListParagraph"/>
        <w:ind w:left="0"/>
        <w:jc w:val="both"/>
      </w:pPr>
      <w:r>
        <w:t>71. Преимущества и недостатки страхования рисков.</w:t>
      </w:r>
    </w:p>
    <w:p w:rsidR="000D7819" w:rsidRDefault="000D7819" w:rsidP="002A3624">
      <w:pPr>
        <w:pStyle w:val="ListParagraph"/>
        <w:ind w:left="0"/>
        <w:jc w:val="both"/>
      </w:pPr>
      <w:r>
        <w:t>72. Виды хеджирования финансовых рисков.</w:t>
      </w:r>
    </w:p>
    <w:p w:rsidR="000D7819" w:rsidRDefault="000D7819" w:rsidP="002A3624">
      <w:pPr>
        <w:pStyle w:val="ListParagraph"/>
        <w:ind w:left="0"/>
        <w:jc w:val="both"/>
      </w:pPr>
      <w:r>
        <w:t xml:space="preserve">73. </w:t>
      </w:r>
      <w:r w:rsidRPr="002A3624">
        <w:t xml:space="preserve">Оценка экономической эффективности страхования инвестиционных рисков. </w:t>
      </w:r>
    </w:p>
    <w:p w:rsidR="000D7819" w:rsidRDefault="000D7819" w:rsidP="002A3624">
      <w:pPr>
        <w:pStyle w:val="ListParagraph"/>
        <w:ind w:left="0"/>
        <w:jc w:val="both"/>
      </w:pPr>
      <w:r>
        <w:t xml:space="preserve">74. </w:t>
      </w:r>
      <w:r w:rsidRPr="002A3624">
        <w:t xml:space="preserve">Программы страхования бизнеса и предпринимателей. </w:t>
      </w:r>
    </w:p>
    <w:p w:rsidR="000D7819" w:rsidRDefault="000D7819" w:rsidP="002A3624">
      <w:pPr>
        <w:pStyle w:val="ListParagraph"/>
        <w:ind w:left="0"/>
        <w:jc w:val="both"/>
      </w:pPr>
      <w:r>
        <w:t xml:space="preserve">75. </w:t>
      </w:r>
      <w:r w:rsidRPr="002A3624">
        <w:t xml:space="preserve">Стандарты управления рисками в страховании. </w:t>
      </w:r>
    </w:p>
    <w:p w:rsidR="000D7819" w:rsidRDefault="000D7819" w:rsidP="002A3624">
      <w:pPr>
        <w:pStyle w:val="ListParagraph"/>
        <w:ind w:left="0"/>
        <w:jc w:val="both"/>
      </w:pPr>
      <w:r>
        <w:t xml:space="preserve">76. </w:t>
      </w:r>
      <w:r w:rsidRPr="002A3624">
        <w:t xml:space="preserve">Проверка соблюдения стандартов в страховании. </w:t>
      </w:r>
    </w:p>
    <w:p w:rsidR="000D7819" w:rsidRDefault="000D7819" w:rsidP="002A3624">
      <w:pPr>
        <w:pStyle w:val="ListParagraph"/>
        <w:ind w:left="0"/>
        <w:jc w:val="both"/>
      </w:pPr>
      <w:r>
        <w:t xml:space="preserve">77. </w:t>
      </w:r>
      <w:r w:rsidRPr="002A3624">
        <w:t xml:space="preserve">Стратегии хеджирования рисков. </w:t>
      </w:r>
    </w:p>
    <w:p w:rsidR="000D7819" w:rsidRDefault="000D7819" w:rsidP="002A3624">
      <w:pPr>
        <w:pStyle w:val="ListParagraph"/>
        <w:ind w:left="0"/>
        <w:jc w:val="both"/>
      </w:pPr>
      <w:r>
        <w:t xml:space="preserve">78. </w:t>
      </w:r>
      <w:r w:rsidRPr="002A3624">
        <w:t>Хеджирование валютных рисков.</w:t>
      </w:r>
    </w:p>
    <w:p w:rsidR="000D7819" w:rsidRDefault="000D7819" w:rsidP="002A3624">
      <w:pPr>
        <w:pStyle w:val="ListParagraph"/>
        <w:ind w:left="0"/>
        <w:jc w:val="both"/>
      </w:pPr>
      <w:r>
        <w:t xml:space="preserve">79. </w:t>
      </w:r>
      <w:r w:rsidRPr="002A3624">
        <w:t xml:space="preserve">Комплексная программа управления рисками на предприятии: внутренняя среда организации как область возникновения рисков, характеристика и структура внешней среды организации под воздействием рисков. </w:t>
      </w:r>
    </w:p>
    <w:p w:rsidR="000D7819" w:rsidRDefault="000D7819" w:rsidP="002A3624">
      <w:pPr>
        <w:pStyle w:val="ListParagraph"/>
        <w:ind w:left="0"/>
        <w:jc w:val="both"/>
      </w:pPr>
      <w:r>
        <w:t xml:space="preserve">80. </w:t>
      </w:r>
      <w:r w:rsidRPr="002A3624">
        <w:t xml:space="preserve">Управленческие дисфункции как причина возникновения внутренних рисков. </w:t>
      </w:r>
    </w:p>
    <w:p w:rsidR="000D7819" w:rsidRDefault="000D7819" w:rsidP="002A3624">
      <w:pPr>
        <w:pStyle w:val="ListParagraph"/>
        <w:ind w:left="0"/>
        <w:jc w:val="both"/>
      </w:pPr>
      <w:r>
        <w:t xml:space="preserve">81. </w:t>
      </w:r>
      <w:r w:rsidRPr="002A3624">
        <w:t xml:space="preserve">Управление техническими и производственными рисками. </w:t>
      </w:r>
    </w:p>
    <w:p w:rsidR="000D7819" w:rsidRDefault="000D7819" w:rsidP="002A3624">
      <w:pPr>
        <w:pStyle w:val="ListParagraph"/>
        <w:ind w:left="0"/>
        <w:jc w:val="both"/>
      </w:pPr>
      <w:r>
        <w:t xml:space="preserve">82. </w:t>
      </w:r>
      <w:r w:rsidRPr="002A3624">
        <w:t xml:space="preserve">Особенности управления социальными рисками. </w:t>
      </w:r>
    </w:p>
    <w:p w:rsidR="000D7819" w:rsidRDefault="000D7819" w:rsidP="002A3624">
      <w:pPr>
        <w:pStyle w:val="ListParagraph"/>
        <w:ind w:left="0"/>
        <w:jc w:val="both"/>
      </w:pPr>
      <w:r>
        <w:t xml:space="preserve">83. </w:t>
      </w:r>
      <w:r w:rsidRPr="002A3624">
        <w:t xml:space="preserve">Кадровые риски количественного и качественного характера. </w:t>
      </w:r>
    </w:p>
    <w:p w:rsidR="000D7819" w:rsidRDefault="000D7819" w:rsidP="002A3624">
      <w:pPr>
        <w:pStyle w:val="ListParagraph"/>
        <w:ind w:left="0"/>
        <w:jc w:val="both"/>
      </w:pPr>
      <w:r>
        <w:t xml:space="preserve">84. </w:t>
      </w:r>
      <w:r w:rsidRPr="002A3624">
        <w:t xml:space="preserve">Психологические риски. </w:t>
      </w:r>
    </w:p>
    <w:p w:rsidR="000D7819" w:rsidRDefault="000D7819" w:rsidP="002A3624">
      <w:pPr>
        <w:pStyle w:val="ListParagraph"/>
        <w:ind w:left="0"/>
        <w:jc w:val="both"/>
      </w:pPr>
      <w:r>
        <w:t xml:space="preserve">85. </w:t>
      </w:r>
      <w:r w:rsidRPr="002A3624">
        <w:t xml:space="preserve">Политические риски. </w:t>
      </w:r>
    </w:p>
    <w:p w:rsidR="000D7819" w:rsidRDefault="000D7819" w:rsidP="002A3624">
      <w:pPr>
        <w:pStyle w:val="ListParagraph"/>
        <w:ind w:left="0"/>
        <w:jc w:val="both"/>
      </w:pPr>
      <w:r>
        <w:t xml:space="preserve">86. </w:t>
      </w:r>
      <w:r w:rsidRPr="002A3624">
        <w:t xml:space="preserve">Управление экологическими рисками. </w:t>
      </w:r>
    </w:p>
    <w:p w:rsidR="000D7819" w:rsidRDefault="000D7819" w:rsidP="002A3624">
      <w:pPr>
        <w:pStyle w:val="ListParagraph"/>
        <w:ind w:left="0"/>
        <w:jc w:val="both"/>
      </w:pPr>
      <w:r>
        <w:t xml:space="preserve">87. </w:t>
      </w:r>
      <w:r w:rsidRPr="002A3624">
        <w:t xml:space="preserve">Логистические риски. </w:t>
      </w:r>
    </w:p>
    <w:p w:rsidR="000D7819" w:rsidRDefault="000D7819" w:rsidP="002A3624">
      <w:pPr>
        <w:pStyle w:val="ListParagraph"/>
        <w:ind w:left="0"/>
        <w:jc w:val="both"/>
      </w:pPr>
      <w:r>
        <w:t xml:space="preserve">88. </w:t>
      </w:r>
      <w:r w:rsidRPr="002A3624">
        <w:t>Инновационные риски.</w:t>
      </w:r>
    </w:p>
    <w:p w:rsidR="000D7819" w:rsidRDefault="000D7819" w:rsidP="002A3624">
      <w:pPr>
        <w:pStyle w:val="ListParagraph"/>
        <w:ind w:left="0"/>
        <w:jc w:val="both"/>
      </w:pPr>
      <w:r>
        <w:t xml:space="preserve">89. Общие подходы к формированию программы управления рисками на предприятии. </w:t>
      </w:r>
    </w:p>
    <w:p w:rsidR="000D7819" w:rsidRDefault="000D7819" w:rsidP="002A3624">
      <w:pPr>
        <w:pStyle w:val="ListParagraph"/>
        <w:ind w:left="0"/>
        <w:jc w:val="both"/>
      </w:pPr>
      <w:r>
        <w:t xml:space="preserve">90. Этапы разработки программы  управления рисками. </w:t>
      </w:r>
    </w:p>
    <w:p w:rsidR="000D7819" w:rsidRDefault="000D7819" w:rsidP="002A3624">
      <w:pPr>
        <w:pStyle w:val="ListParagraph"/>
        <w:ind w:left="0"/>
        <w:jc w:val="both"/>
      </w:pPr>
      <w:r>
        <w:t>91. Оценка эффективности текущего управления рисками.</w:t>
      </w:r>
    </w:p>
    <w:p w:rsidR="000D7819" w:rsidRDefault="000D7819" w:rsidP="002A3624">
      <w:pPr>
        <w:pStyle w:val="ListParagraph"/>
        <w:ind w:left="0"/>
        <w:jc w:val="both"/>
      </w:pPr>
      <w:r>
        <w:t>92. Понятие рисков в программе стратегического планирования развития предприятия.</w:t>
      </w:r>
    </w:p>
    <w:p w:rsidR="000D7819" w:rsidRDefault="000D7819" w:rsidP="002A3624">
      <w:pPr>
        <w:pStyle w:val="ListParagraph"/>
        <w:ind w:left="0"/>
        <w:jc w:val="both"/>
      </w:pPr>
      <w:r>
        <w:t>93. Программа стратегического анализа рисков предприятия.</w:t>
      </w:r>
    </w:p>
    <w:p w:rsidR="000D7819" w:rsidRDefault="000D7819" w:rsidP="002A3624">
      <w:pPr>
        <w:pStyle w:val="ListParagraph"/>
        <w:ind w:left="0"/>
        <w:jc w:val="both"/>
      </w:pPr>
    </w:p>
    <w:p w:rsidR="000D7819" w:rsidRDefault="000D7819" w:rsidP="00D767EB">
      <w:pPr>
        <w:pStyle w:val="ListParagraph"/>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D7819" w:rsidRDefault="000D7819" w:rsidP="00EA4D93">
      <w:pPr>
        <w:pStyle w:val="ListParagraph"/>
        <w:ind w:left="0" w:firstLine="709"/>
        <w:jc w:val="both"/>
        <w:rPr>
          <w:u w:val="single"/>
        </w:rPr>
      </w:pPr>
    </w:p>
    <w:p w:rsidR="000D7819" w:rsidRPr="00044158" w:rsidRDefault="000D7819" w:rsidP="00044158">
      <w:pPr>
        <w:pStyle w:val="ListParagraph"/>
        <w:ind w:left="0" w:firstLine="709"/>
        <w:jc w:val="center"/>
        <w:rPr>
          <w:b/>
          <w:i/>
        </w:rPr>
      </w:pPr>
      <w:r w:rsidRPr="00044158">
        <w:rPr>
          <w:b/>
          <w:i/>
        </w:rPr>
        <w:t>Решение ситуационных задач</w:t>
      </w:r>
    </w:p>
    <w:p w:rsidR="000D7819" w:rsidRPr="008C5F06" w:rsidRDefault="000D7819" w:rsidP="00044158">
      <w:pPr>
        <w:pStyle w:val="ListParagraph"/>
        <w:ind w:left="0" w:firstLine="709"/>
        <w:jc w:val="center"/>
        <w:rPr>
          <w:i/>
        </w:rPr>
      </w:pPr>
    </w:p>
    <w:p w:rsidR="000D7819" w:rsidRDefault="000D7819" w:rsidP="009A4663">
      <w:pPr>
        <w:pStyle w:val="ListParagraph"/>
        <w:ind w:left="0" w:firstLine="708"/>
        <w:jc w:val="both"/>
      </w:pPr>
      <w:r w:rsidRPr="008C5F06">
        <w:rPr>
          <w:b/>
        </w:rPr>
        <w:t>Задание 1.</w:t>
      </w:r>
      <w:r>
        <w:t>Перечень качеств, которыми должен обладать современный руководитель:</w:t>
      </w:r>
    </w:p>
    <w:p w:rsidR="000D7819" w:rsidRDefault="000D7819" w:rsidP="009A4663">
      <w:pPr>
        <w:pStyle w:val="ListParagraph"/>
        <w:ind w:left="0"/>
        <w:jc w:val="both"/>
      </w:pPr>
      <w:r>
        <w:t>1. Компетентность в избранной сфере бизнеса.</w:t>
      </w:r>
    </w:p>
    <w:p w:rsidR="000D7819" w:rsidRDefault="000D7819" w:rsidP="009A4663">
      <w:pPr>
        <w:pStyle w:val="ListParagraph"/>
        <w:ind w:left="0"/>
        <w:jc w:val="both"/>
      </w:pPr>
      <w:r>
        <w:t>2. Способность эффективно действовать в условиях рынка, детально знать менеджмент, маркетинг, уметь обеспечивать при любих рыночных ситуациях оптимальные хозяйственные результаты.</w:t>
      </w:r>
    </w:p>
    <w:p w:rsidR="000D7819" w:rsidRDefault="000D7819" w:rsidP="009A4663">
      <w:pPr>
        <w:pStyle w:val="ListParagraph"/>
        <w:ind w:left="0"/>
        <w:jc w:val="both"/>
      </w:pPr>
      <w:r>
        <w:t>3. Способность организовывать, координировать, направлять и контролировать деятельность подчиненных.</w:t>
      </w:r>
    </w:p>
    <w:p w:rsidR="000D7819" w:rsidRDefault="000D7819" w:rsidP="009A4663">
      <w:pPr>
        <w:pStyle w:val="ListParagraph"/>
        <w:ind w:left="0"/>
        <w:jc w:val="both"/>
      </w:pPr>
      <w:r>
        <w:t>4. Высокие нравственные качества: честность, правдивость, скромность, высокая требовательность к себе и к другим, развитые чувства долга и ответственности.</w:t>
      </w:r>
    </w:p>
    <w:p w:rsidR="000D7819" w:rsidRDefault="000D7819" w:rsidP="009A4663">
      <w:pPr>
        <w:pStyle w:val="ListParagraph"/>
        <w:ind w:left="0"/>
        <w:jc w:val="both"/>
      </w:pPr>
      <w:r>
        <w:t>5. Единство слова и дела, оперативность и гибкость в работе, умение самостоятельно и своевременно принимать оптимальное решение, добиваться исполнения его подчиненными.</w:t>
      </w:r>
    </w:p>
    <w:p w:rsidR="000D7819" w:rsidRDefault="000D7819" w:rsidP="009A4663">
      <w:pPr>
        <w:pStyle w:val="ListParagraph"/>
        <w:ind w:left="0"/>
        <w:jc w:val="both"/>
      </w:pPr>
      <w:r>
        <w:t>6. Глубокое знание человеческой психологии, способов налаживания контактов с людьми, умение формировать коллектив с высоким творческим потенциалом.</w:t>
      </w:r>
    </w:p>
    <w:p w:rsidR="000D7819" w:rsidRDefault="000D7819" w:rsidP="009A4663">
      <w:pPr>
        <w:pStyle w:val="ListParagraph"/>
        <w:ind w:left="0"/>
        <w:jc w:val="both"/>
      </w:pPr>
      <w:r>
        <w:t>7. Стремление к наиболее рациональному распределению функцій между собой и сотрудниками, объективная оценка результатов деятельности и своей, и сотрудников.</w:t>
      </w:r>
    </w:p>
    <w:p w:rsidR="000D7819" w:rsidRDefault="000D7819" w:rsidP="009A4663">
      <w:pPr>
        <w:pStyle w:val="ListParagraph"/>
        <w:ind w:left="0"/>
        <w:jc w:val="both"/>
      </w:pPr>
      <w:r>
        <w:t>8. Справедливость во взаимоотношениях с подчиненными, умение завоевывать их доверие, создавать в коллективе благоприятный психологический климат.</w:t>
      </w:r>
    </w:p>
    <w:p w:rsidR="000D7819" w:rsidRDefault="000D7819" w:rsidP="009A4663">
      <w:pPr>
        <w:pStyle w:val="ListParagraph"/>
        <w:ind w:left="0"/>
        <w:jc w:val="both"/>
      </w:pPr>
      <w:r>
        <w:t>9. Умение стратегически мыслить, предугадывать тенденции развития рынка, организовывать свою работу и работу сотрудников с учетом перспективы.</w:t>
      </w:r>
    </w:p>
    <w:p w:rsidR="000D7819" w:rsidRDefault="000D7819" w:rsidP="009A4663">
      <w:pPr>
        <w:pStyle w:val="ListParagraph"/>
        <w:ind w:left="0"/>
        <w:jc w:val="both"/>
      </w:pPr>
      <w:r>
        <w:t>10. Постоянное обновление собственных знаний, поддержание их в соответствии с растущими потребностями общества.</w:t>
      </w:r>
    </w:p>
    <w:p w:rsidR="000D7819" w:rsidRDefault="000D7819" w:rsidP="009A4663">
      <w:pPr>
        <w:pStyle w:val="ListParagraph"/>
        <w:ind w:left="0"/>
        <w:jc w:val="both"/>
      </w:pPr>
      <w:r>
        <w:t>11. Забота о здоровье, работоспособности и повседневных нуждах работников.</w:t>
      </w:r>
    </w:p>
    <w:p w:rsidR="000D7819" w:rsidRPr="009A4663" w:rsidRDefault="000D7819" w:rsidP="009A4663">
      <w:pPr>
        <w:pStyle w:val="ListParagraph"/>
        <w:ind w:left="0"/>
        <w:jc w:val="both"/>
        <w:rPr>
          <w:i/>
          <w:u w:val="single"/>
        </w:rPr>
      </w:pPr>
      <w:r w:rsidRPr="009A4663">
        <w:rPr>
          <w:i/>
          <w:u w:val="single"/>
        </w:rPr>
        <w:t>Вопросы</w:t>
      </w:r>
    </w:p>
    <w:p w:rsidR="000D7819" w:rsidRDefault="000D7819" w:rsidP="009A4663">
      <w:pPr>
        <w:pStyle w:val="ListParagraph"/>
        <w:ind w:left="0"/>
        <w:jc w:val="both"/>
      </w:pPr>
      <w:r>
        <w:t>1. Согласны ли Вы с представленным перечнем качеств, которыми должен обладать менеджер?</w:t>
      </w:r>
    </w:p>
    <w:p w:rsidR="000D7819" w:rsidRDefault="000D7819" w:rsidP="009A4663">
      <w:pPr>
        <w:pStyle w:val="ListParagraph"/>
        <w:ind w:left="0"/>
        <w:jc w:val="both"/>
      </w:pPr>
      <w:r>
        <w:t>2. Какие риски, на Ваш взгляд, снижает каждое из вышеперечисленных качеств?</w:t>
      </w:r>
    </w:p>
    <w:p w:rsidR="000D7819" w:rsidRPr="008C5F06" w:rsidRDefault="000D7819" w:rsidP="009A4663">
      <w:pPr>
        <w:pStyle w:val="ListParagraph"/>
        <w:ind w:left="0"/>
        <w:jc w:val="both"/>
      </w:pPr>
      <w:r>
        <w:t>3. Имеются ли какие-либо специфические требования к риск-менеджеру?</w:t>
      </w:r>
    </w:p>
    <w:p w:rsidR="000D7819" w:rsidRDefault="000D7819" w:rsidP="009A4663">
      <w:pPr>
        <w:pStyle w:val="ListParagraph"/>
        <w:ind w:left="0" w:firstLine="708"/>
        <w:jc w:val="both"/>
        <w:rPr>
          <w:b/>
        </w:rPr>
      </w:pPr>
    </w:p>
    <w:p w:rsidR="000D7819" w:rsidRDefault="000D7819" w:rsidP="009A4663">
      <w:pPr>
        <w:pStyle w:val="ListParagraph"/>
        <w:ind w:left="0" w:firstLine="708"/>
        <w:jc w:val="both"/>
      </w:pPr>
      <w:r w:rsidRPr="008C5F06">
        <w:rPr>
          <w:b/>
        </w:rPr>
        <w:t>Задание 2.</w:t>
      </w:r>
      <w:r>
        <w:t>Вся предпринимательская деятельность связана с различными рисками. Приведите примеры рисков, с которыми сталкивается предприниматель:</w:t>
      </w:r>
    </w:p>
    <w:p w:rsidR="000D7819" w:rsidRDefault="000D7819" w:rsidP="009A4663">
      <w:pPr>
        <w:pStyle w:val="ListParagraph"/>
        <w:ind w:left="0"/>
        <w:jc w:val="both"/>
      </w:pPr>
      <w:r>
        <w:t>а) которые целесообразно страховать;</w:t>
      </w:r>
    </w:p>
    <w:p w:rsidR="000D7819" w:rsidRDefault="000D7819" w:rsidP="009A4663">
      <w:pPr>
        <w:pStyle w:val="ListParagraph"/>
        <w:ind w:left="0"/>
        <w:jc w:val="both"/>
      </w:pPr>
      <w:r>
        <w:t>б) не связанные со страхованием.</w:t>
      </w:r>
    </w:p>
    <w:p w:rsidR="000D7819" w:rsidRDefault="000D7819" w:rsidP="009A4663">
      <w:pPr>
        <w:pStyle w:val="ListParagraph"/>
        <w:ind w:left="0" w:firstLine="708"/>
        <w:jc w:val="both"/>
        <w:rPr>
          <w:b/>
        </w:rPr>
      </w:pPr>
    </w:p>
    <w:p w:rsidR="000D7819" w:rsidRDefault="000D7819" w:rsidP="00C66243">
      <w:pPr>
        <w:pStyle w:val="ListParagraph"/>
        <w:ind w:left="0" w:firstLine="709"/>
        <w:jc w:val="both"/>
      </w:pPr>
      <w:r w:rsidRPr="008C5F06">
        <w:rPr>
          <w:b/>
        </w:rPr>
        <w:t>Задание 3.</w:t>
      </w:r>
      <w:r>
        <w:t>На основе методов экспертной и многокритериальной оценки провести диагностику какой-либо организации в сфере торговли, сравнить с подобными 2-3 организациями.</w:t>
      </w:r>
    </w:p>
    <w:p w:rsidR="000D7819" w:rsidRDefault="000D7819" w:rsidP="00C66243">
      <w:pPr>
        <w:pStyle w:val="ListParagraph"/>
        <w:ind w:firstLine="708"/>
        <w:jc w:val="both"/>
      </w:pPr>
    </w:p>
    <w:p w:rsidR="000D7819" w:rsidRDefault="000D7819" w:rsidP="00C66243">
      <w:pPr>
        <w:pStyle w:val="ListParagraph"/>
        <w:ind w:left="0" w:firstLine="708"/>
        <w:jc w:val="both"/>
        <w:rPr>
          <w:b/>
        </w:rPr>
      </w:pPr>
      <w:r w:rsidRPr="00C66243">
        <w:rPr>
          <w:b/>
        </w:rPr>
        <w:t>Задание 4.</w:t>
      </w:r>
      <w:r>
        <w:t xml:space="preserve"> На основе финансовой отчетности организаций провести анализ  финансовой устойчивости и эффективности ее работы, оценить уровень риска банкротства, используя модель Э.Альтмана и другие, пояснить причины. Сравнить данные со средними статистическими данными по России в подобных организациях на основе официальной статической информации. Определить тенденцию развития рисков.</w:t>
      </w:r>
    </w:p>
    <w:p w:rsidR="000D7819" w:rsidRDefault="000D7819" w:rsidP="008C5F06">
      <w:pPr>
        <w:pStyle w:val="ListParagraph"/>
        <w:ind w:left="0" w:firstLine="709"/>
        <w:jc w:val="both"/>
        <w:rPr>
          <w:b/>
        </w:rPr>
      </w:pPr>
    </w:p>
    <w:p w:rsidR="000D7819" w:rsidRDefault="000D7819" w:rsidP="00C66243">
      <w:pPr>
        <w:pStyle w:val="ListParagraph"/>
        <w:ind w:left="0" w:firstLine="709"/>
        <w:jc w:val="both"/>
      </w:pPr>
      <w:r w:rsidRPr="008C5F06">
        <w:rPr>
          <w:b/>
        </w:rPr>
        <w:t xml:space="preserve">Задание </w:t>
      </w:r>
      <w:r>
        <w:rPr>
          <w:b/>
        </w:rPr>
        <w:t>5</w:t>
      </w:r>
      <w:r w:rsidRPr="008C5F06">
        <w:t xml:space="preserve">. </w:t>
      </w:r>
      <w:r>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0D7819" w:rsidRDefault="000D7819" w:rsidP="00C66243">
      <w:pPr>
        <w:pStyle w:val="ListParagraph"/>
        <w:ind w:left="0" w:firstLine="709"/>
        <w:jc w:val="both"/>
      </w:pPr>
      <w:r>
        <w:t xml:space="preserve">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w:t>
      </w:r>
    </w:p>
    <w:p w:rsidR="000D7819" w:rsidRDefault="000D7819" w:rsidP="00C66243">
      <w:pPr>
        <w:pStyle w:val="ListParagraph"/>
        <w:ind w:left="0" w:firstLine="709"/>
        <w:jc w:val="both"/>
      </w:pPr>
      <w:r>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0D7819" w:rsidRDefault="000D7819" w:rsidP="00C66243">
      <w:pPr>
        <w:pStyle w:val="ListParagraph"/>
        <w:ind w:left="0" w:firstLine="709"/>
        <w:jc w:val="both"/>
      </w:pPr>
    </w:p>
    <w:p w:rsidR="000D7819" w:rsidRDefault="000D7819" w:rsidP="00C66243">
      <w:pPr>
        <w:pStyle w:val="ListParagraph"/>
        <w:ind w:left="0" w:firstLine="709"/>
        <w:jc w:val="both"/>
      </w:pPr>
      <w:r w:rsidRPr="00C66243">
        <w:rPr>
          <w:b/>
        </w:rPr>
        <w:t xml:space="preserve">Задание </w:t>
      </w:r>
      <w:r>
        <w:rPr>
          <w:b/>
        </w:rPr>
        <w:t>6</w:t>
      </w:r>
      <w:r w:rsidRPr="00C66243">
        <w:rPr>
          <w:b/>
        </w:rPr>
        <w:t>.</w:t>
      </w:r>
      <w:r>
        <w:t xml:space="preserve"> На основе примеров преподавателя или по выбору студента необходимо:</w:t>
      </w:r>
    </w:p>
    <w:p w:rsidR="000D7819" w:rsidRDefault="000D7819" w:rsidP="00C66243">
      <w:pPr>
        <w:jc w:val="both"/>
      </w:pPr>
      <w:r>
        <w:t>1. Описать организационные меры по профилактике рисков.</w:t>
      </w:r>
    </w:p>
    <w:p w:rsidR="000D7819" w:rsidRDefault="000D7819" w:rsidP="00C66243">
      <w:pPr>
        <w:jc w:val="both"/>
      </w:pPr>
      <w:r>
        <w:t>2. Разработать программу страхования от рисков.</w:t>
      </w:r>
    </w:p>
    <w:p w:rsidR="000D7819" w:rsidRDefault="000D7819" w:rsidP="00C66243">
      <w:pPr>
        <w:pStyle w:val="ListParagraph"/>
        <w:ind w:left="0" w:firstLine="709"/>
        <w:jc w:val="both"/>
      </w:pPr>
    </w:p>
    <w:p w:rsidR="000D7819" w:rsidRDefault="000D7819" w:rsidP="00C66243">
      <w:pPr>
        <w:pStyle w:val="ListParagraph"/>
        <w:ind w:left="0" w:firstLine="709"/>
        <w:jc w:val="both"/>
      </w:pPr>
      <w:r w:rsidRPr="00C66243">
        <w:rPr>
          <w:b/>
        </w:rPr>
        <w:t>Задание 7.</w:t>
      </w:r>
      <w:r>
        <w:t xml:space="preserve"> Описать основные преимущества использования страхования как механизма управления риском и привести примеры в сфере туризма:</w:t>
      </w:r>
    </w:p>
    <w:p w:rsidR="000D7819" w:rsidRDefault="000D7819" w:rsidP="00C66243">
      <w:pPr>
        <w:pStyle w:val="ListParagraph"/>
        <w:ind w:left="0" w:firstLine="709"/>
        <w:jc w:val="both"/>
      </w:pPr>
      <w:r>
        <w:t>- привлечение страхового капитала для компенсации убытков предприятия;</w:t>
      </w:r>
    </w:p>
    <w:p w:rsidR="000D7819" w:rsidRDefault="000D7819" w:rsidP="00C66243">
      <w:pPr>
        <w:pStyle w:val="ListParagraph"/>
        <w:ind w:left="0" w:firstLine="709"/>
        <w:jc w:val="both"/>
      </w:pPr>
      <w:r>
        <w:t>- снижение неопределенности в финансовом планировании деятельности предприятия</w:t>
      </w:r>
    </w:p>
    <w:p w:rsidR="000D7819" w:rsidRDefault="000D7819" w:rsidP="00C66243">
      <w:pPr>
        <w:pStyle w:val="ListParagraph"/>
        <w:ind w:left="0" w:firstLine="709"/>
        <w:jc w:val="both"/>
      </w:pPr>
      <w:r>
        <w:t>- высвобождение денежных средств для более эффективного использования;</w:t>
      </w:r>
    </w:p>
    <w:p w:rsidR="000D7819" w:rsidRDefault="000D7819" w:rsidP="00C66243">
      <w:pPr>
        <w:pStyle w:val="ListParagraph"/>
        <w:ind w:left="0" w:firstLine="709"/>
        <w:jc w:val="both"/>
      </w:pPr>
      <w:r>
        <w:t>- сокращение затрат на управление риском путем использования опыта страховых экспертов для оценки и анализа рисков.</w:t>
      </w:r>
    </w:p>
    <w:p w:rsidR="000D7819" w:rsidRDefault="000D7819" w:rsidP="00C66243">
      <w:pPr>
        <w:pStyle w:val="ListParagraph"/>
        <w:ind w:firstLine="709"/>
        <w:jc w:val="both"/>
      </w:pPr>
    </w:p>
    <w:p w:rsidR="000D7819" w:rsidRDefault="000D7819" w:rsidP="00C66243">
      <w:pPr>
        <w:pStyle w:val="ListParagraph"/>
        <w:ind w:left="0" w:firstLine="709"/>
        <w:jc w:val="both"/>
      </w:pPr>
      <w:r w:rsidRPr="00C66243">
        <w:rPr>
          <w:b/>
        </w:rPr>
        <w:t>Задание 8.</w:t>
      </w:r>
      <w:r>
        <w:t xml:space="preserve"> На примере деятельности известных организаций обосновать виды страхования их инвестиционной, финансовой и хозяйственной деятельности.</w:t>
      </w:r>
    </w:p>
    <w:p w:rsidR="000D7819" w:rsidRPr="008C5F06" w:rsidRDefault="000D7819" w:rsidP="00C66243">
      <w:pPr>
        <w:pStyle w:val="ListParagraph"/>
        <w:ind w:left="0" w:firstLine="709"/>
        <w:jc w:val="both"/>
      </w:pPr>
    </w:p>
    <w:p w:rsidR="000D7819" w:rsidRDefault="000D7819" w:rsidP="002F590D">
      <w:pPr>
        <w:pStyle w:val="ListParagraph"/>
        <w:spacing w:line="120" w:lineRule="auto"/>
        <w:ind w:left="0"/>
        <w:jc w:val="both"/>
        <w:rPr>
          <w:b/>
        </w:rPr>
      </w:pPr>
    </w:p>
    <w:p w:rsidR="000D7819" w:rsidRDefault="000D7819" w:rsidP="00044158">
      <w:pPr>
        <w:pStyle w:val="ListParagraph"/>
        <w:ind w:left="0"/>
        <w:jc w:val="center"/>
        <w:rPr>
          <w:b/>
          <w:i/>
        </w:rPr>
      </w:pPr>
      <w:r w:rsidRPr="009A4663">
        <w:rPr>
          <w:b/>
          <w:i/>
        </w:rPr>
        <w:t>Практические задания</w:t>
      </w:r>
    </w:p>
    <w:p w:rsidR="000D7819" w:rsidRDefault="000D7819" w:rsidP="00044158">
      <w:pPr>
        <w:pStyle w:val="ListParagraph"/>
        <w:ind w:left="0"/>
        <w:jc w:val="center"/>
        <w:rPr>
          <w:b/>
          <w:i/>
        </w:rPr>
      </w:pPr>
    </w:p>
    <w:p w:rsidR="000D7819" w:rsidRDefault="000D7819" w:rsidP="009A4663">
      <w:pPr>
        <w:pStyle w:val="ListParagraph"/>
        <w:ind w:left="0" w:firstLine="708"/>
        <w:jc w:val="both"/>
      </w:pPr>
      <w:r w:rsidRPr="009A4663">
        <w:rPr>
          <w:b/>
        </w:rPr>
        <w:t>Задание 1.</w:t>
      </w:r>
      <w:r>
        <w:t xml:space="preserve"> Оцените степень риска из-за изменения уровня издержек обращения, используя статистический метод. Данными для расчета является среднеотраслевой уровень издержек обращения за последние 5 лет:</w:t>
      </w:r>
    </w:p>
    <w:p w:rsidR="000D7819" w:rsidRDefault="000D7819" w:rsidP="009A4663">
      <w:pPr>
        <w:pStyle w:val="ListParagraph"/>
        <w:ind w:left="0"/>
        <w:jc w:val="both"/>
      </w:pPr>
      <w:r>
        <w:t>1 год – 28 %;</w:t>
      </w:r>
    </w:p>
    <w:p w:rsidR="000D7819" w:rsidRDefault="000D7819" w:rsidP="009A4663">
      <w:pPr>
        <w:pStyle w:val="ListParagraph"/>
        <w:ind w:left="0"/>
        <w:jc w:val="both"/>
      </w:pPr>
      <w:r>
        <w:t>2 год – 26 %;</w:t>
      </w:r>
    </w:p>
    <w:p w:rsidR="000D7819" w:rsidRDefault="000D7819" w:rsidP="009A4663">
      <w:pPr>
        <w:pStyle w:val="ListParagraph"/>
        <w:ind w:left="0"/>
        <w:jc w:val="both"/>
      </w:pPr>
      <w:r>
        <w:t>3 год – 27 %;</w:t>
      </w:r>
    </w:p>
    <w:p w:rsidR="000D7819" w:rsidRDefault="000D7819" w:rsidP="009A4663">
      <w:pPr>
        <w:pStyle w:val="ListParagraph"/>
        <w:ind w:left="0"/>
        <w:jc w:val="both"/>
      </w:pPr>
      <w:r>
        <w:t>4 год – 29 %;</w:t>
      </w:r>
    </w:p>
    <w:p w:rsidR="000D7819" w:rsidRDefault="000D7819" w:rsidP="009A4663">
      <w:pPr>
        <w:pStyle w:val="ListParagraph"/>
        <w:ind w:left="0"/>
        <w:jc w:val="both"/>
      </w:pPr>
      <w:r>
        <w:t>5 год – 26 %.</w:t>
      </w:r>
    </w:p>
    <w:p w:rsidR="000D7819" w:rsidRDefault="000D7819" w:rsidP="009A4663">
      <w:pPr>
        <w:pStyle w:val="ListParagraph"/>
        <w:ind w:left="0"/>
        <w:jc w:val="both"/>
        <w:rPr>
          <w:b/>
          <w:i/>
        </w:rPr>
      </w:pPr>
      <w:r>
        <w:t>Планируемый уровень издержек обращения – 28 %.</w:t>
      </w:r>
    </w:p>
    <w:p w:rsidR="000D7819" w:rsidRDefault="000D7819" w:rsidP="00044158">
      <w:pPr>
        <w:pStyle w:val="ListParagraph"/>
        <w:ind w:left="0"/>
        <w:jc w:val="center"/>
        <w:rPr>
          <w:b/>
          <w:i/>
        </w:rPr>
      </w:pPr>
    </w:p>
    <w:p w:rsidR="000D7819" w:rsidRDefault="000D7819" w:rsidP="00C66243">
      <w:pPr>
        <w:pStyle w:val="ListParagraph"/>
        <w:ind w:left="0" w:firstLine="709"/>
        <w:jc w:val="both"/>
      </w:pPr>
      <w:r w:rsidRPr="00781EE7">
        <w:rPr>
          <w:b/>
        </w:rPr>
        <w:t xml:space="preserve">Задача </w:t>
      </w:r>
      <w:r>
        <w:rPr>
          <w:b/>
        </w:rPr>
        <w:t>2</w:t>
      </w:r>
      <w:r w:rsidRPr="00781EE7">
        <w:rPr>
          <w:b/>
        </w:rPr>
        <w:t xml:space="preserve">. </w:t>
      </w:r>
      <w:r w:rsidRPr="00781EE7">
        <w:t>Определить целесообразность инвестирования в акции компании А, имеющей b = 1,6, или компании Б, имеющей b = 0,9, если Rr = 6%, Rm = 12 %. Инвестиция осуществляется в том случае, если доходность составляет не менее 15 %.</w:t>
      </w:r>
    </w:p>
    <w:p w:rsidR="000D7819" w:rsidRDefault="000D7819" w:rsidP="00C66243">
      <w:pPr>
        <w:pStyle w:val="ListParagraph"/>
        <w:ind w:left="0" w:firstLine="709"/>
        <w:jc w:val="both"/>
      </w:pPr>
    </w:p>
    <w:p w:rsidR="000D7819" w:rsidRDefault="000D7819" w:rsidP="009C03E5">
      <w:pPr>
        <w:pStyle w:val="ListParagraph"/>
        <w:ind w:left="0" w:firstLine="709"/>
        <w:jc w:val="both"/>
      </w:pPr>
      <w:r w:rsidRPr="009C03E5">
        <w:rPr>
          <w:b/>
        </w:rPr>
        <w:t>Задача 3.</w:t>
      </w:r>
      <w:r>
        <w:t xml:space="preserve"> Портфель включает следующие активы: </w:t>
      </w:r>
    </w:p>
    <w:p w:rsidR="000D7819" w:rsidRDefault="000D7819" w:rsidP="009C03E5">
      <w:pPr>
        <w:jc w:val="both"/>
      </w:pPr>
      <w:r>
        <w:t xml:space="preserve">12 % акции компании А, имеющей b = 1; </w:t>
      </w:r>
    </w:p>
    <w:p w:rsidR="000D7819" w:rsidRDefault="000D7819" w:rsidP="009C03E5">
      <w:pPr>
        <w:jc w:val="both"/>
      </w:pPr>
      <w:r>
        <w:t xml:space="preserve">18 % акции компании Б, имеющей b = 1,2; </w:t>
      </w:r>
    </w:p>
    <w:p w:rsidR="000D7819" w:rsidRDefault="000D7819" w:rsidP="009C03E5">
      <w:pPr>
        <w:jc w:val="both"/>
      </w:pPr>
      <w:r>
        <w:t xml:space="preserve">25 % акции компании В, имеющей b = 1,8; </w:t>
      </w:r>
    </w:p>
    <w:p w:rsidR="000D7819" w:rsidRDefault="000D7819" w:rsidP="009C03E5">
      <w:pPr>
        <w:jc w:val="both"/>
      </w:pPr>
      <w:r>
        <w:t xml:space="preserve">45 % акции компании Г, имеющей b = 0,7. </w:t>
      </w:r>
    </w:p>
    <w:p w:rsidR="000D7819" w:rsidRPr="00781EE7" w:rsidRDefault="000D7819" w:rsidP="009C03E5">
      <w:pPr>
        <w:jc w:val="both"/>
      </w:pPr>
      <w:r>
        <w:t>Определите степень риска (b-коэффициент) инвестиционного портфеля.</w:t>
      </w:r>
    </w:p>
    <w:p w:rsidR="000D7819" w:rsidRDefault="000D7819" w:rsidP="009C03E5">
      <w:pPr>
        <w:pStyle w:val="ListParagraph"/>
        <w:ind w:left="0" w:firstLine="709"/>
        <w:jc w:val="both"/>
        <w:rPr>
          <w:b/>
        </w:rPr>
      </w:pPr>
    </w:p>
    <w:p w:rsidR="000D7819" w:rsidRDefault="000D7819" w:rsidP="00C66243">
      <w:pPr>
        <w:pStyle w:val="ListParagraph"/>
        <w:ind w:left="0" w:firstLine="709"/>
        <w:jc w:val="both"/>
      </w:pPr>
      <w:r w:rsidRPr="00C66243">
        <w:rPr>
          <w:b/>
        </w:rPr>
        <w:t xml:space="preserve">Задача </w:t>
      </w:r>
      <w:r>
        <w:rPr>
          <w:b/>
        </w:rPr>
        <w:t>4</w:t>
      </w:r>
      <w:r w:rsidRPr="00C66243">
        <w:rPr>
          <w:b/>
        </w:rPr>
        <w:t>.</w:t>
      </w:r>
      <w:r>
        <w:t xml:space="preserve"> Даны два альтернативных финансовых инструмента, которые имеют следующие характеристики  (Таблица 1). </w:t>
      </w:r>
    </w:p>
    <w:p w:rsidR="000D7819" w:rsidRDefault="000D7819" w:rsidP="00C66243">
      <w:pPr>
        <w:pStyle w:val="ListParagraph"/>
        <w:ind w:left="0" w:firstLine="709"/>
        <w:jc w:val="both"/>
      </w:pPr>
      <w:r>
        <w:t>1. По критерию размаха вариации необходимо определить меру риска, ассоциируемого с данным активом, и  выбрать лучший из двух.</w:t>
      </w:r>
    </w:p>
    <w:p w:rsidR="000D7819" w:rsidRDefault="000D7819" w:rsidP="00C66243">
      <w:pPr>
        <w:pStyle w:val="ListParagraph"/>
        <w:ind w:left="0" w:firstLine="709"/>
        <w:jc w:val="right"/>
      </w:pPr>
      <w:r>
        <w:t>Таблица 1</w:t>
      </w:r>
    </w:p>
    <w:p w:rsidR="000D7819" w:rsidRDefault="000D7819" w:rsidP="00C66243">
      <w:pPr>
        <w:pStyle w:val="ListParagraph"/>
        <w:ind w:left="0" w:firstLine="709"/>
        <w:jc w:val="center"/>
      </w:pPr>
      <w:r>
        <w:t>Исходные данные для анализа степени риска финансовых инструментов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3974"/>
        <w:gridCol w:w="2840"/>
        <w:gridCol w:w="3402"/>
      </w:tblGrid>
      <w:tr w:rsidR="000D7819" w:rsidTr="001B0166">
        <w:tc>
          <w:tcPr>
            <w:tcW w:w="3974" w:type="dxa"/>
          </w:tcPr>
          <w:p w:rsidR="000D7819" w:rsidRDefault="000D7819" w:rsidP="001B0166">
            <w:pPr>
              <w:pStyle w:val="ListParagraph"/>
              <w:ind w:left="0"/>
              <w:jc w:val="center"/>
            </w:pPr>
            <w:r>
              <w:t>Показатели</w:t>
            </w:r>
          </w:p>
        </w:tc>
        <w:tc>
          <w:tcPr>
            <w:tcW w:w="2840" w:type="dxa"/>
          </w:tcPr>
          <w:p w:rsidR="000D7819" w:rsidRDefault="000D7819" w:rsidP="001B0166">
            <w:pPr>
              <w:pStyle w:val="ListParagraph"/>
              <w:ind w:left="0"/>
              <w:jc w:val="center"/>
            </w:pPr>
            <w:r>
              <w:t>Вариант А</w:t>
            </w:r>
          </w:p>
        </w:tc>
        <w:tc>
          <w:tcPr>
            <w:tcW w:w="3402" w:type="dxa"/>
          </w:tcPr>
          <w:p w:rsidR="000D7819" w:rsidRDefault="000D7819" w:rsidP="001B0166">
            <w:pPr>
              <w:pStyle w:val="ListParagraph"/>
              <w:ind w:left="0"/>
              <w:jc w:val="center"/>
            </w:pPr>
            <w:r>
              <w:t>Вариант Б</w:t>
            </w:r>
          </w:p>
        </w:tc>
      </w:tr>
      <w:tr w:rsidR="000D7819" w:rsidTr="001B0166">
        <w:tc>
          <w:tcPr>
            <w:tcW w:w="3974" w:type="dxa"/>
          </w:tcPr>
          <w:p w:rsidR="000D7819" w:rsidRDefault="000D7819" w:rsidP="001B0166">
            <w:pPr>
              <w:pStyle w:val="ListParagraph"/>
              <w:ind w:left="0"/>
            </w:pPr>
            <w:r>
              <w:t>Стоимость ценной бумаги, тыс.руб.</w:t>
            </w:r>
          </w:p>
        </w:tc>
        <w:tc>
          <w:tcPr>
            <w:tcW w:w="2840" w:type="dxa"/>
          </w:tcPr>
          <w:p w:rsidR="000D7819" w:rsidRDefault="000D7819" w:rsidP="001B0166">
            <w:pPr>
              <w:pStyle w:val="ListParagraph"/>
              <w:ind w:left="0"/>
              <w:jc w:val="center"/>
            </w:pPr>
            <w:r>
              <w:t>12</w:t>
            </w:r>
          </w:p>
        </w:tc>
        <w:tc>
          <w:tcPr>
            <w:tcW w:w="3402" w:type="dxa"/>
          </w:tcPr>
          <w:p w:rsidR="000D7819" w:rsidRDefault="000D7819" w:rsidP="001B0166">
            <w:pPr>
              <w:pStyle w:val="ListParagraph"/>
              <w:ind w:left="0"/>
              <w:jc w:val="center"/>
            </w:pPr>
            <w:r>
              <w:t>18</w:t>
            </w:r>
          </w:p>
        </w:tc>
      </w:tr>
      <w:tr w:rsidR="000D7819" w:rsidTr="001B0166">
        <w:tc>
          <w:tcPr>
            <w:tcW w:w="3974" w:type="dxa"/>
          </w:tcPr>
          <w:p w:rsidR="000D7819" w:rsidRDefault="000D7819" w:rsidP="001B0166">
            <w:pPr>
              <w:pStyle w:val="ListParagraph"/>
              <w:ind w:left="0"/>
              <w:jc w:val="both"/>
            </w:pPr>
            <w:r>
              <w:t xml:space="preserve">Доходность (экспертная оценка), % </w:t>
            </w:r>
          </w:p>
          <w:p w:rsidR="000D7819" w:rsidRDefault="000D7819" w:rsidP="00BF1C85">
            <w:r>
              <w:t xml:space="preserve">пессимистическая </w:t>
            </w:r>
          </w:p>
          <w:p w:rsidR="000D7819" w:rsidRDefault="000D7819" w:rsidP="00BF1C85">
            <w:r>
              <w:t xml:space="preserve">наиболее вероятная </w:t>
            </w:r>
          </w:p>
          <w:p w:rsidR="000D7819" w:rsidRDefault="000D7819" w:rsidP="001B0166">
            <w:pPr>
              <w:pStyle w:val="ListParagraph"/>
              <w:ind w:left="0"/>
            </w:pPr>
            <w:r>
              <w:t>оптимистическая</w:t>
            </w:r>
          </w:p>
        </w:tc>
        <w:tc>
          <w:tcPr>
            <w:tcW w:w="2840" w:type="dxa"/>
          </w:tcPr>
          <w:p w:rsidR="000D7819" w:rsidRDefault="000D7819" w:rsidP="001B0166">
            <w:pPr>
              <w:pStyle w:val="ListParagraph"/>
              <w:ind w:left="0" w:firstLine="709"/>
              <w:jc w:val="both"/>
            </w:pPr>
          </w:p>
          <w:p w:rsidR="000D7819" w:rsidRDefault="000D7819" w:rsidP="001B0166">
            <w:pPr>
              <w:jc w:val="center"/>
            </w:pPr>
            <w:r>
              <w:t>14</w:t>
            </w:r>
          </w:p>
          <w:p w:rsidR="000D7819" w:rsidRDefault="000D7819" w:rsidP="001B0166">
            <w:pPr>
              <w:jc w:val="center"/>
            </w:pPr>
            <w:r>
              <w:t>16</w:t>
            </w:r>
          </w:p>
          <w:p w:rsidR="000D7819" w:rsidRDefault="000D7819" w:rsidP="001B0166">
            <w:pPr>
              <w:jc w:val="center"/>
            </w:pPr>
            <w:r>
              <w:t>18</w:t>
            </w:r>
          </w:p>
        </w:tc>
        <w:tc>
          <w:tcPr>
            <w:tcW w:w="3402" w:type="dxa"/>
          </w:tcPr>
          <w:p w:rsidR="000D7819" w:rsidRDefault="000D7819" w:rsidP="001B0166">
            <w:pPr>
              <w:pStyle w:val="ListParagraph"/>
              <w:ind w:left="0" w:firstLine="709"/>
              <w:jc w:val="both"/>
            </w:pPr>
          </w:p>
          <w:p w:rsidR="000D7819" w:rsidRDefault="000D7819" w:rsidP="001B0166">
            <w:pPr>
              <w:jc w:val="center"/>
            </w:pPr>
            <w:r>
              <w:t>13</w:t>
            </w:r>
          </w:p>
          <w:p w:rsidR="000D7819" w:rsidRDefault="000D7819" w:rsidP="001B0166">
            <w:pPr>
              <w:jc w:val="center"/>
            </w:pPr>
            <w:r>
              <w:t>17</w:t>
            </w:r>
          </w:p>
          <w:p w:rsidR="000D7819" w:rsidRDefault="000D7819" w:rsidP="001B0166">
            <w:pPr>
              <w:jc w:val="center"/>
            </w:pPr>
            <w:r>
              <w:t>21</w:t>
            </w:r>
          </w:p>
        </w:tc>
      </w:tr>
      <w:tr w:rsidR="000D7819" w:rsidTr="001B0166">
        <w:tc>
          <w:tcPr>
            <w:tcW w:w="3974" w:type="dxa"/>
          </w:tcPr>
          <w:p w:rsidR="000D7819" w:rsidRDefault="000D7819" w:rsidP="001B0166">
            <w:pPr>
              <w:pStyle w:val="ListParagraph"/>
              <w:ind w:left="0"/>
            </w:pPr>
            <w:r>
              <w:t>Размах вариации доходности</w:t>
            </w:r>
          </w:p>
        </w:tc>
        <w:tc>
          <w:tcPr>
            <w:tcW w:w="2840" w:type="dxa"/>
          </w:tcPr>
          <w:p w:rsidR="000D7819" w:rsidRDefault="000D7819" w:rsidP="001B0166">
            <w:pPr>
              <w:pStyle w:val="ListParagraph"/>
              <w:ind w:left="0"/>
              <w:jc w:val="center"/>
            </w:pPr>
          </w:p>
        </w:tc>
        <w:tc>
          <w:tcPr>
            <w:tcW w:w="3402" w:type="dxa"/>
          </w:tcPr>
          <w:p w:rsidR="000D7819" w:rsidRDefault="000D7819" w:rsidP="001B0166">
            <w:pPr>
              <w:pStyle w:val="ListParagraph"/>
              <w:ind w:left="0"/>
              <w:jc w:val="center"/>
            </w:pPr>
          </w:p>
        </w:tc>
      </w:tr>
    </w:tbl>
    <w:p w:rsidR="000D7819" w:rsidRDefault="000D7819" w:rsidP="00C66243">
      <w:pPr>
        <w:pStyle w:val="ListParagraph"/>
        <w:ind w:left="0" w:firstLine="709"/>
        <w:jc w:val="both"/>
      </w:pPr>
      <w:r>
        <w:tab/>
      </w:r>
      <w:r>
        <w:tab/>
      </w:r>
    </w:p>
    <w:p w:rsidR="000D7819" w:rsidRPr="00C66243" w:rsidRDefault="000D7819" w:rsidP="00C66243">
      <w:pPr>
        <w:pStyle w:val="ListParagraph"/>
        <w:ind w:left="0" w:firstLine="709"/>
        <w:jc w:val="both"/>
      </w:pPr>
      <w:r>
        <w:t>2. Оценить риск каждого из альтернативных финансовых инструментов, если в обоих случаях вероятность наиболее вероятной доходности составляет 60%, а вероятности  пессимистической и оптимистической оценок равны и составляют 20% каждый.</w:t>
      </w:r>
    </w:p>
    <w:p w:rsidR="000D7819" w:rsidRPr="00BF1C85" w:rsidRDefault="000D7819" w:rsidP="00BF1C85">
      <w:pPr>
        <w:pStyle w:val="ListParagraph"/>
        <w:ind w:left="0" w:firstLine="709"/>
        <w:jc w:val="both"/>
      </w:pPr>
    </w:p>
    <w:p w:rsidR="000D7819" w:rsidRPr="00BF1C85" w:rsidRDefault="000D7819" w:rsidP="00BF1C85">
      <w:pPr>
        <w:pStyle w:val="ListParagraph"/>
        <w:ind w:left="0" w:firstLine="709"/>
        <w:jc w:val="both"/>
      </w:pPr>
      <w:r w:rsidRPr="00BF1C85">
        <w:rPr>
          <w:b/>
        </w:rPr>
        <w:t xml:space="preserve">Задача </w:t>
      </w:r>
      <w:r>
        <w:rPr>
          <w:b/>
        </w:rPr>
        <w:t>5</w:t>
      </w:r>
      <w:r w:rsidRPr="00BF1C85">
        <w:rPr>
          <w:b/>
        </w:rPr>
        <w:t>.</w:t>
      </w:r>
      <w:r w:rsidRPr="00BF1C85">
        <w:t xml:space="preserve"> В таблице приведены статистические данные о финансовых инструментах А, Б и В. Необходимо проанализировать риск этих инструментов, а также возможных портфелей, если предприниматель может выбрать одну из двух стратегий: а) выбрать один из финансовых инструментов; б) составить портфель, в котором 50% будет составлять один из активов и 50 % - другой. </w:t>
      </w:r>
    </w:p>
    <w:p w:rsidR="000D7819" w:rsidRPr="00BF1C85" w:rsidRDefault="000D7819" w:rsidP="00BF1C85">
      <w:pPr>
        <w:pStyle w:val="ListParagraph"/>
        <w:ind w:left="0" w:firstLine="709"/>
        <w:jc w:val="right"/>
      </w:pPr>
      <w:r w:rsidRPr="00BF1C85">
        <w:t xml:space="preserve">Таблица 2 </w:t>
      </w:r>
    </w:p>
    <w:p w:rsidR="000D7819" w:rsidRPr="00BF1C85" w:rsidRDefault="000D7819" w:rsidP="00BF1C85">
      <w:pPr>
        <w:jc w:val="center"/>
      </w:pPr>
      <w:r w:rsidRPr="00BF1C85">
        <w:t>Количественные характеристики возможных инвестиций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116"/>
        <w:gridCol w:w="851"/>
        <w:gridCol w:w="992"/>
        <w:gridCol w:w="1134"/>
        <w:gridCol w:w="992"/>
        <w:gridCol w:w="992"/>
        <w:gridCol w:w="1139"/>
      </w:tblGrid>
      <w:tr w:rsidR="000D7819" w:rsidTr="001B0166">
        <w:tc>
          <w:tcPr>
            <w:tcW w:w="4116" w:type="dxa"/>
            <w:vMerge w:val="restart"/>
            <w:vAlign w:val="center"/>
          </w:tcPr>
          <w:p w:rsidR="000D7819" w:rsidRPr="00781EE7" w:rsidRDefault="000D7819" w:rsidP="001B0166">
            <w:pPr>
              <w:pStyle w:val="ListParagraph"/>
              <w:ind w:left="0"/>
              <w:jc w:val="center"/>
            </w:pPr>
            <w:r w:rsidRPr="00781EE7">
              <w:t>Год</w:t>
            </w:r>
          </w:p>
        </w:tc>
        <w:tc>
          <w:tcPr>
            <w:tcW w:w="2977" w:type="dxa"/>
            <w:gridSpan w:val="3"/>
          </w:tcPr>
          <w:p w:rsidR="000D7819" w:rsidRPr="00781EE7" w:rsidRDefault="000D7819" w:rsidP="001B0166">
            <w:pPr>
              <w:pStyle w:val="ListParagraph"/>
              <w:ind w:left="0"/>
              <w:jc w:val="center"/>
            </w:pPr>
            <w:r w:rsidRPr="00781EE7">
              <w:t>Доходность активов, %</w:t>
            </w:r>
          </w:p>
        </w:tc>
        <w:tc>
          <w:tcPr>
            <w:tcW w:w="3123" w:type="dxa"/>
            <w:gridSpan w:val="3"/>
          </w:tcPr>
          <w:p w:rsidR="000D7819" w:rsidRPr="00BF1C85" w:rsidRDefault="000D7819" w:rsidP="001B0166">
            <w:pPr>
              <w:pStyle w:val="ListParagraph"/>
              <w:ind w:left="0"/>
              <w:jc w:val="center"/>
            </w:pPr>
            <w:r w:rsidRPr="00BF1C85">
              <w:t>Портфели</w:t>
            </w:r>
          </w:p>
        </w:tc>
      </w:tr>
      <w:tr w:rsidR="000D7819" w:rsidTr="001B0166">
        <w:tc>
          <w:tcPr>
            <w:tcW w:w="4116" w:type="dxa"/>
            <w:vMerge/>
          </w:tcPr>
          <w:p w:rsidR="000D7819" w:rsidRPr="001B0166" w:rsidRDefault="000D7819" w:rsidP="001B0166">
            <w:pPr>
              <w:pStyle w:val="ListParagraph"/>
              <w:ind w:left="0"/>
              <w:jc w:val="center"/>
              <w:rPr>
                <w:b/>
                <w:i/>
              </w:rPr>
            </w:pPr>
          </w:p>
        </w:tc>
        <w:tc>
          <w:tcPr>
            <w:tcW w:w="851" w:type="dxa"/>
          </w:tcPr>
          <w:p w:rsidR="000D7819" w:rsidRPr="00781EE7" w:rsidRDefault="000D7819" w:rsidP="001B0166">
            <w:pPr>
              <w:pStyle w:val="ListParagraph"/>
              <w:ind w:left="0"/>
              <w:jc w:val="center"/>
            </w:pPr>
            <w:r w:rsidRPr="00781EE7">
              <w:t>А</w:t>
            </w:r>
          </w:p>
        </w:tc>
        <w:tc>
          <w:tcPr>
            <w:tcW w:w="992" w:type="dxa"/>
          </w:tcPr>
          <w:p w:rsidR="000D7819" w:rsidRPr="00781EE7" w:rsidRDefault="000D7819" w:rsidP="001B0166">
            <w:pPr>
              <w:pStyle w:val="ListParagraph"/>
              <w:ind w:left="0"/>
              <w:jc w:val="center"/>
            </w:pPr>
            <w:r w:rsidRPr="00781EE7">
              <w:t>Б</w:t>
            </w:r>
          </w:p>
        </w:tc>
        <w:tc>
          <w:tcPr>
            <w:tcW w:w="1134" w:type="dxa"/>
          </w:tcPr>
          <w:p w:rsidR="000D7819" w:rsidRPr="00781EE7" w:rsidRDefault="000D7819" w:rsidP="001B0166">
            <w:pPr>
              <w:pStyle w:val="ListParagraph"/>
              <w:ind w:left="0"/>
              <w:jc w:val="center"/>
            </w:pPr>
            <w:r w:rsidRPr="00781EE7">
              <w:t>В</w:t>
            </w:r>
          </w:p>
        </w:tc>
        <w:tc>
          <w:tcPr>
            <w:tcW w:w="992" w:type="dxa"/>
          </w:tcPr>
          <w:p w:rsidR="000D7819" w:rsidRDefault="000D7819" w:rsidP="001B0166">
            <w:pPr>
              <w:jc w:val="center"/>
            </w:pPr>
            <w:r>
              <w:t>50 %А+</w:t>
            </w:r>
          </w:p>
          <w:p w:rsidR="000D7819" w:rsidRPr="00781EE7" w:rsidRDefault="000D7819" w:rsidP="001B0166">
            <w:pPr>
              <w:jc w:val="center"/>
            </w:pPr>
            <w:r>
              <w:t>50 % Б</w:t>
            </w:r>
          </w:p>
        </w:tc>
        <w:tc>
          <w:tcPr>
            <w:tcW w:w="992" w:type="dxa"/>
          </w:tcPr>
          <w:p w:rsidR="000D7819" w:rsidRPr="00781EE7" w:rsidRDefault="000D7819" w:rsidP="001B0166">
            <w:pPr>
              <w:jc w:val="center"/>
            </w:pPr>
            <w:r w:rsidRPr="00781EE7">
              <w:t>50 %Б+</w:t>
            </w:r>
          </w:p>
          <w:p w:rsidR="000D7819" w:rsidRPr="001B0166" w:rsidRDefault="000D7819" w:rsidP="001B0166">
            <w:pPr>
              <w:pStyle w:val="ListParagraph"/>
              <w:ind w:left="0"/>
              <w:jc w:val="center"/>
              <w:rPr>
                <w:b/>
                <w:i/>
              </w:rPr>
            </w:pPr>
            <w:r w:rsidRPr="00781EE7">
              <w:t>50 % В</w:t>
            </w:r>
          </w:p>
        </w:tc>
        <w:tc>
          <w:tcPr>
            <w:tcW w:w="1139" w:type="dxa"/>
          </w:tcPr>
          <w:p w:rsidR="000D7819" w:rsidRDefault="000D7819" w:rsidP="001B0166">
            <w:pPr>
              <w:jc w:val="center"/>
            </w:pPr>
            <w:r>
              <w:t>50 %А+</w:t>
            </w:r>
          </w:p>
          <w:p w:rsidR="000D7819" w:rsidRPr="00781EE7" w:rsidRDefault="000D7819" w:rsidP="001B0166">
            <w:pPr>
              <w:pStyle w:val="ListParagraph"/>
              <w:ind w:left="0"/>
              <w:jc w:val="center"/>
            </w:pPr>
            <w:r>
              <w:t>50 % В</w:t>
            </w:r>
          </w:p>
        </w:tc>
      </w:tr>
      <w:tr w:rsidR="000D7819" w:rsidTr="001B0166">
        <w:tc>
          <w:tcPr>
            <w:tcW w:w="4116" w:type="dxa"/>
          </w:tcPr>
          <w:p w:rsidR="000D7819" w:rsidRPr="003833B4" w:rsidRDefault="000D7819" w:rsidP="002F1EE5">
            <w:r w:rsidRPr="003833B4">
              <w:t xml:space="preserve">1-й </w:t>
            </w:r>
          </w:p>
        </w:tc>
        <w:tc>
          <w:tcPr>
            <w:tcW w:w="851" w:type="dxa"/>
          </w:tcPr>
          <w:p w:rsidR="000D7819" w:rsidRPr="00BB4E55" w:rsidRDefault="000D7819" w:rsidP="001B0166">
            <w:pPr>
              <w:jc w:val="center"/>
            </w:pPr>
            <w:r w:rsidRPr="00BB4E55">
              <w:t>10</w:t>
            </w:r>
          </w:p>
        </w:tc>
        <w:tc>
          <w:tcPr>
            <w:tcW w:w="992" w:type="dxa"/>
          </w:tcPr>
          <w:p w:rsidR="000D7819" w:rsidRPr="00BB4E55" w:rsidRDefault="000D7819" w:rsidP="001B0166">
            <w:pPr>
              <w:jc w:val="center"/>
            </w:pPr>
            <w:r w:rsidRPr="00BB4E55">
              <w:t>14</w:t>
            </w:r>
          </w:p>
        </w:tc>
        <w:tc>
          <w:tcPr>
            <w:tcW w:w="1134" w:type="dxa"/>
          </w:tcPr>
          <w:p w:rsidR="000D7819" w:rsidRDefault="000D7819" w:rsidP="001B0166">
            <w:pPr>
              <w:jc w:val="center"/>
            </w:pPr>
            <w:r w:rsidRPr="00BB4E55">
              <w:t>14</w:t>
            </w:r>
          </w:p>
        </w:tc>
        <w:tc>
          <w:tcPr>
            <w:tcW w:w="992" w:type="dxa"/>
          </w:tcPr>
          <w:p w:rsidR="000D7819" w:rsidRPr="001B0166" w:rsidRDefault="000D7819" w:rsidP="001B0166">
            <w:pPr>
              <w:pStyle w:val="ListParagraph"/>
              <w:ind w:left="0"/>
              <w:jc w:val="center"/>
              <w:rPr>
                <w:b/>
                <w:i/>
              </w:rPr>
            </w:pPr>
          </w:p>
        </w:tc>
        <w:tc>
          <w:tcPr>
            <w:tcW w:w="992" w:type="dxa"/>
          </w:tcPr>
          <w:p w:rsidR="000D7819" w:rsidRPr="001B0166" w:rsidRDefault="000D7819" w:rsidP="001B0166">
            <w:pPr>
              <w:pStyle w:val="ListParagraph"/>
              <w:ind w:left="0"/>
              <w:jc w:val="center"/>
              <w:rPr>
                <w:b/>
                <w:i/>
              </w:rPr>
            </w:pPr>
          </w:p>
        </w:tc>
        <w:tc>
          <w:tcPr>
            <w:tcW w:w="1139" w:type="dxa"/>
          </w:tcPr>
          <w:p w:rsidR="000D7819" w:rsidRPr="001B0166" w:rsidRDefault="000D7819" w:rsidP="001B0166">
            <w:pPr>
              <w:pStyle w:val="ListParagraph"/>
              <w:ind w:left="0"/>
              <w:jc w:val="center"/>
              <w:rPr>
                <w:b/>
                <w:i/>
              </w:rPr>
            </w:pPr>
          </w:p>
        </w:tc>
      </w:tr>
      <w:tr w:rsidR="000D7819" w:rsidTr="001B0166">
        <w:tc>
          <w:tcPr>
            <w:tcW w:w="4116" w:type="dxa"/>
          </w:tcPr>
          <w:p w:rsidR="000D7819" w:rsidRPr="003833B4" w:rsidRDefault="000D7819" w:rsidP="002F1EE5">
            <w:r w:rsidRPr="003833B4">
              <w:t xml:space="preserve">2-й </w:t>
            </w:r>
          </w:p>
        </w:tc>
        <w:tc>
          <w:tcPr>
            <w:tcW w:w="851" w:type="dxa"/>
          </w:tcPr>
          <w:p w:rsidR="000D7819" w:rsidRPr="00EB56C0" w:rsidRDefault="000D7819" w:rsidP="001B0166">
            <w:pPr>
              <w:jc w:val="center"/>
            </w:pPr>
            <w:r w:rsidRPr="00EB56C0">
              <w:t>13</w:t>
            </w:r>
          </w:p>
        </w:tc>
        <w:tc>
          <w:tcPr>
            <w:tcW w:w="992" w:type="dxa"/>
          </w:tcPr>
          <w:p w:rsidR="000D7819" w:rsidRPr="00EB56C0" w:rsidRDefault="000D7819" w:rsidP="001B0166">
            <w:pPr>
              <w:jc w:val="center"/>
            </w:pPr>
            <w:r w:rsidRPr="00EB56C0">
              <w:t>12</w:t>
            </w:r>
          </w:p>
        </w:tc>
        <w:tc>
          <w:tcPr>
            <w:tcW w:w="1134" w:type="dxa"/>
          </w:tcPr>
          <w:p w:rsidR="000D7819" w:rsidRDefault="000D7819" w:rsidP="001B0166">
            <w:pPr>
              <w:jc w:val="center"/>
            </w:pPr>
            <w:r w:rsidRPr="00EB56C0">
              <w:t>16</w:t>
            </w:r>
          </w:p>
        </w:tc>
        <w:tc>
          <w:tcPr>
            <w:tcW w:w="992" w:type="dxa"/>
          </w:tcPr>
          <w:p w:rsidR="000D7819" w:rsidRPr="001B0166" w:rsidRDefault="000D7819" w:rsidP="001B0166">
            <w:pPr>
              <w:pStyle w:val="ListParagraph"/>
              <w:ind w:left="0"/>
              <w:jc w:val="center"/>
              <w:rPr>
                <w:b/>
                <w:i/>
              </w:rPr>
            </w:pPr>
          </w:p>
        </w:tc>
        <w:tc>
          <w:tcPr>
            <w:tcW w:w="992" w:type="dxa"/>
          </w:tcPr>
          <w:p w:rsidR="000D7819" w:rsidRPr="001B0166" w:rsidRDefault="000D7819" w:rsidP="001B0166">
            <w:pPr>
              <w:pStyle w:val="ListParagraph"/>
              <w:ind w:left="0"/>
              <w:jc w:val="center"/>
              <w:rPr>
                <w:b/>
                <w:i/>
              </w:rPr>
            </w:pPr>
          </w:p>
        </w:tc>
        <w:tc>
          <w:tcPr>
            <w:tcW w:w="1139" w:type="dxa"/>
          </w:tcPr>
          <w:p w:rsidR="000D7819" w:rsidRPr="001B0166" w:rsidRDefault="000D7819" w:rsidP="001B0166">
            <w:pPr>
              <w:pStyle w:val="ListParagraph"/>
              <w:ind w:left="0"/>
              <w:jc w:val="center"/>
              <w:rPr>
                <w:b/>
                <w:i/>
              </w:rPr>
            </w:pPr>
          </w:p>
        </w:tc>
      </w:tr>
      <w:tr w:rsidR="000D7819" w:rsidTr="001B0166">
        <w:tc>
          <w:tcPr>
            <w:tcW w:w="4116" w:type="dxa"/>
          </w:tcPr>
          <w:p w:rsidR="000D7819" w:rsidRDefault="000D7819" w:rsidP="002F1EE5">
            <w:r w:rsidRPr="003833B4">
              <w:t xml:space="preserve">3-й </w:t>
            </w:r>
          </w:p>
        </w:tc>
        <w:tc>
          <w:tcPr>
            <w:tcW w:w="851" w:type="dxa"/>
          </w:tcPr>
          <w:p w:rsidR="000D7819" w:rsidRPr="001B0166" w:rsidRDefault="000D7819" w:rsidP="001B0166">
            <w:pPr>
              <w:pStyle w:val="ListParagraph"/>
              <w:ind w:left="0"/>
              <w:jc w:val="center"/>
              <w:rPr>
                <w:b/>
                <w:i/>
              </w:rPr>
            </w:pPr>
          </w:p>
        </w:tc>
        <w:tc>
          <w:tcPr>
            <w:tcW w:w="992" w:type="dxa"/>
          </w:tcPr>
          <w:p w:rsidR="000D7819" w:rsidRPr="001B0166" w:rsidRDefault="000D7819" w:rsidP="001B0166">
            <w:pPr>
              <w:pStyle w:val="ListParagraph"/>
              <w:ind w:left="0"/>
              <w:jc w:val="center"/>
              <w:rPr>
                <w:b/>
                <w:i/>
              </w:rPr>
            </w:pPr>
          </w:p>
        </w:tc>
        <w:tc>
          <w:tcPr>
            <w:tcW w:w="1134" w:type="dxa"/>
          </w:tcPr>
          <w:p w:rsidR="000D7819" w:rsidRPr="001B0166" w:rsidRDefault="000D7819" w:rsidP="001B0166">
            <w:pPr>
              <w:pStyle w:val="ListParagraph"/>
              <w:ind w:left="0"/>
              <w:jc w:val="center"/>
              <w:rPr>
                <w:b/>
                <w:i/>
              </w:rPr>
            </w:pPr>
          </w:p>
        </w:tc>
        <w:tc>
          <w:tcPr>
            <w:tcW w:w="992" w:type="dxa"/>
          </w:tcPr>
          <w:p w:rsidR="000D7819" w:rsidRPr="001B0166" w:rsidRDefault="000D7819" w:rsidP="001B0166">
            <w:pPr>
              <w:pStyle w:val="ListParagraph"/>
              <w:ind w:left="0"/>
              <w:jc w:val="center"/>
              <w:rPr>
                <w:b/>
                <w:i/>
              </w:rPr>
            </w:pPr>
          </w:p>
        </w:tc>
        <w:tc>
          <w:tcPr>
            <w:tcW w:w="992" w:type="dxa"/>
          </w:tcPr>
          <w:p w:rsidR="000D7819" w:rsidRPr="001B0166" w:rsidRDefault="000D7819" w:rsidP="001B0166">
            <w:pPr>
              <w:pStyle w:val="ListParagraph"/>
              <w:ind w:left="0"/>
              <w:jc w:val="center"/>
              <w:rPr>
                <w:b/>
                <w:i/>
              </w:rPr>
            </w:pPr>
          </w:p>
        </w:tc>
        <w:tc>
          <w:tcPr>
            <w:tcW w:w="1139" w:type="dxa"/>
          </w:tcPr>
          <w:p w:rsidR="000D7819" w:rsidRPr="001B0166" w:rsidRDefault="000D7819" w:rsidP="001B0166">
            <w:pPr>
              <w:pStyle w:val="ListParagraph"/>
              <w:ind w:left="0"/>
              <w:jc w:val="center"/>
              <w:rPr>
                <w:b/>
                <w:i/>
              </w:rPr>
            </w:pPr>
          </w:p>
        </w:tc>
      </w:tr>
      <w:tr w:rsidR="000D7819" w:rsidTr="001B0166">
        <w:tc>
          <w:tcPr>
            <w:tcW w:w="4116" w:type="dxa"/>
          </w:tcPr>
          <w:p w:rsidR="000D7819" w:rsidRPr="000C58CD" w:rsidRDefault="000D7819" w:rsidP="002F1EE5">
            <w:r w:rsidRPr="000C58CD">
              <w:t xml:space="preserve">Среднее </w:t>
            </w:r>
          </w:p>
        </w:tc>
        <w:tc>
          <w:tcPr>
            <w:tcW w:w="851" w:type="dxa"/>
          </w:tcPr>
          <w:p w:rsidR="000D7819" w:rsidRPr="001B0166" w:rsidRDefault="000D7819" w:rsidP="001B0166">
            <w:pPr>
              <w:pStyle w:val="ListParagraph"/>
              <w:ind w:left="0"/>
              <w:jc w:val="center"/>
              <w:rPr>
                <w:b/>
                <w:i/>
              </w:rPr>
            </w:pPr>
          </w:p>
        </w:tc>
        <w:tc>
          <w:tcPr>
            <w:tcW w:w="992" w:type="dxa"/>
          </w:tcPr>
          <w:p w:rsidR="000D7819" w:rsidRPr="001B0166" w:rsidRDefault="000D7819" w:rsidP="001B0166">
            <w:pPr>
              <w:pStyle w:val="ListParagraph"/>
              <w:ind w:left="0"/>
              <w:jc w:val="center"/>
              <w:rPr>
                <w:b/>
                <w:i/>
              </w:rPr>
            </w:pPr>
          </w:p>
        </w:tc>
        <w:tc>
          <w:tcPr>
            <w:tcW w:w="1134" w:type="dxa"/>
          </w:tcPr>
          <w:p w:rsidR="000D7819" w:rsidRPr="001B0166" w:rsidRDefault="000D7819" w:rsidP="001B0166">
            <w:pPr>
              <w:pStyle w:val="ListParagraph"/>
              <w:ind w:left="0"/>
              <w:jc w:val="center"/>
              <w:rPr>
                <w:b/>
                <w:i/>
              </w:rPr>
            </w:pPr>
          </w:p>
        </w:tc>
        <w:tc>
          <w:tcPr>
            <w:tcW w:w="992" w:type="dxa"/>
          </w:tcPr>
          <w:p w:rsidR="000D7819" w:rsidRPr="001B0166" w:rsidRDefault="000D7819" w:rsidP="001B0166">
            <w:pPr>
              <w:pStyle w:val="ListParagraph"/>
              <w:ind w:left="0"/>
              <w:jc w:val="center"/>
              <w:rPr>
                <w:b/>
                <w:i/>
              </w:rPr>
            </w:pPr>
          </w:p>
        </w:tc>
        <w:tc>
          <w:tcPr>
            <w:tcW w:w="992" w:type="dxa"/>
          </w:tcPr>
          <w:p w:rsidR="000D7819" w:rsidRPr="001B0166" w:rsidRDefault="000D7819" w:rsidP="001B0166">
            <w:pPr>
              <w:pStyle w:val="ListParagraph"/>
              <w:ind w:left="0"/>
              <w:jc w:val="center"/>
              <w:rPr>
                <w:b/>
                <w:i/>
              </w:rPr>
            </w:pPr>
          </w:p>
        </w:tc>
        <w:tc>
          <w:tcPr>
            <w:tcW w:w="1139" w:type="dxa"/>
          </w:tcPr>
          <w:p w:rsidR="000D7819" w:rsidRPr="001B0166" w:rsidRDefault="000D7819" w:rsidP="001B0166">
            <w:pPr>
              <w:pStyle w:val="ListParagraph"/>
              <w:ind w:left="0"/>
              <w:jc w:val="center"/>
              <w:rPr>
                <w:b/>
                <w:i/>
              </w:rPr>
            </w:pPr>
          </w:p>
        </w:tc>
      </w:tr>
      <w:tr w:rsidR="000D7819" w:rsidTr="001B0166">
        <w:tc>
          <w:tcPr>
            <w:tcW w:w="4116" w:type="dxa"/>
          </w:tcPr>
          <w:p w:rsidR="000D7819" w:rsidRPr="000C58CD" w:rsidRDefault="000D7819" w:rsidP="002F1EE5">
            <w:r w:rsidRPr="000C58CD">
              <w:t xml:space="preserve">Стандартное отклонение </w:t>
            </w:r>
          </w:p>
        </w:tc>
        <w:tc>
          <w:tcPr>
            <w:tcW w:w="851" w:type="dxa"/>
          </w:tcPr>
          <w:p w:rsidR="000D7819" w:rsidRPr="001B0166" w:rsidRDefault="000D7819" w:rsidP="001B0166">
            <w:pPr>
              <w:pStyle w:val="ListParagraph"/>
              <w:ind w:left="0"/>
              <w:jc w:val="center"/>
              <w:rPr>
                <w:b/>
                <w:i/>
              </w:rPr>
            </w:pPr>
          </w:p>
        </w:tc>
        <w:tc>
          <w:tcPr>
            <w:tcW w:w="992" w:type="dxa"/>
          </w:tcPr>
          <w:p w:rsidR="000D7819" w:rsidRPr="001B0166" w:rsidRDefault="000D7819" w:rsidP="001B0166">
            <w:pPr>
              <w:pStyle w:val="ListParagraph"/>
              <w:ind w:left="0"/>
              <w:jc w:val="center"/>
              <w:rPr>
                <w:b/>
                <w:i/>
              </w:rPr>
            </w:pPr>
          </w:p>
        </w:tc>
        <w:tc>
          <w:tcPr>
            <w:tcW w:w="1134" w:type="dxa"/>
          </w:tcPr>
          <w:p w:rsidR="000D7819" w:rsidRPr="001B0166" w:rsidRDefault="000D7819" w:rsidP="001B0166">
            <w:pPr>
              <w:pStyle w:val="ListParagraph"/>
              <w:ind w:left="0"/>
              <w:jc w:val="center"/>
              <w:rPr>
                <w:b/>
                <w:i/>
              </w:rPr>
            </w:pPr>
          </w:p>
        </w:tc>
        <w:tc>
          <w:tcPr>
            <w:tcW w:w="992" w:type="dxa"/>
          </w:tcPr>
          <w:p w:rsidR="000D7819" w:rsidRPr="001B0166" w:rsidRDefault="000D7819" w:rsidP="001B0166">
            <w:pPr>
              <w:pStyle w:val="ListParagraph"/>
              <w:ind w:left="0"/>
              <w:jc w:val="center"/>
              <w:rPr>
                <w:b/>
                <w:i/>
              </w:rPr>
            </w:pPr>
          </w:p>
        </w:tc>
        <w:tc>
          <w:tcPr>
            <w:tcW w:w="992" w:type="dxa"/>
          </w:tcPr>
          <w:p w:rsidR="000D7819" w:rsidRPr="001B0166" w:rsidRDefault="000D7819" w:rsidP="001B0166">
            <w:pPr>
              <w:pStyle w:val="ListParagraph"/>
              <w:ind w:left="0"/>
              <w:jc w:val="center"/>
              <w:rPr>
                <w:b/>
                <w:i/>
              </w:rPr>
            </w:pPr>
          </w:p>
        </w:tc>
        <w:tc>
          <w:tcPr>
            <w:tcW w:w="1139" w:type="dxa"/>
          </w:tcPr>
          <w:p w:rsidR="000D7819" w:rsidRPr="001B0166" w:rsidRDefault="000D7819" w:rsidP="001B0166">
            <w:pPr>
              <w:pStyle w:val="ListParagraph"/>
              <w:ind w:left="0"/>
              <w:jc w:val="center"/>
              <w:rPr>
                <w:b/>
                <w:i/>
              </w:rPr>
            </w:pPr>
          </w:p>
        </w:tc>
      </w:tr>
      <w:tr w:rsidR="000D7819" w:rsidTr="001B0166">
        <w:tc>
          <w:tcPr>
            <w:tcW w:w="4116" w:type="dxa"/>
          </w:tcPr>
          <w:p w:rsidR="000D7819" w:rsidRDefault="000D7819" w:rsidP="002F1EE5">
            <w:r w:rsidRPr="000C58CD">
              <w:t xml:space="preserve">Коэффициент вариации </w:t>
            </w:r>
          </w:p>
        </w:tc>
        <w:tc>
          <w:tcPr>
            <w:tcW w:w="851" w:type="dxa"/>
          </w:tcPr>
          <w:p w:rsidR="000D7819" w:rsidRPr="001B0166" w:rsidRDefault="000D7819" w:rsidP="001B0166">
            <w:pPr>
              <w:pStyle w:val="ListParagraph"/>
              <w:ind w:left="0"/>
              <w:jc w:val="center"/>
              <w:rPr>
                <w:b/>
                <w:i/>
              </w:rPr>
            </w:pPr>
          </w:p>
        </w:tc>
        <w:tc>
          <w:tcPr>
            <w:tcW w:w="992" w:type="dxa"/>
          </w:tcPr>
          <w:p w:rsidR="000D7819" w:rsidRPr="001B0166" w:rsidRDefault="000D7819" w:rsidP="001B0166">
            <w:pPr>
              <w:pStyle w:val="ListParagraph"/>
              <w:ind w:left="0"/>
              <w:jc w:val="center"/>
              <w:rPr>
                <w:b/>
                <w:i/>
              </w:rPr>
            </w:pPr>
          </w:p>
        </w:tc>
        <w:tc>
          <w:tcPr>
            <w:tcW w:w="1134" w:type="dxa"/>
          </w:tcPr>
          <w:p w:rsidR="000D7819" w:rsidRPr="001B0166" w:rsidRDefault="000D7819" w:rsidP="001B0166">
            <w:pPr>
              <w:pStyle w:val="ListParagraph"/>
              <w:ind w:left="0"/>
              <w:jc w:val="center"/>
              <w:rPr>
                <w:b/>
                <w:i/>
              </w:rPr>
            </w:pPr>
          </w:p>
        </w:tc>
        <w:tc>
          <w:tcPr>
            <w:tcW w:w="992" w:type="dxa"/>
          </w:tcPr>
          <w:p w:rsidR="000D7819" w:rsidRPr="001B0166" w:rsidRDefault="000D7819" w:rsidP="001B0166">
            <w:pPr>
              <w:pStyle w:val="ListParagraph"/>
              <w:ind w:left="0"/>
              <w:jc w:val="center"/>
              <w:rPr>
                <w:b/>
                <w:i/>
              </w:rPr>
            </w:pPr>
          </w:p>
        </w:tc>
        <w:tc>
          <w:tcPr>
            <w:tcW w:w="992" w:type="dxa"/>
          </w:tcPr>
          <w:p w:rsidR="000D7819" w:rsidRPr="001B0166" w:rsidRDefault="000D7819" w:rsidP="001B0166">
            <w:pPr>
              <w:pStyle w:val="ListParagraph"/>
              <w:ind w:left="0"/>
              <w:jc w:val="center"/>
              <w:rPr>
                <w:b/>
                <w:i/>
              </w:rPr>
            </w:pPr>
          </w:p>
        </w:tc>
        <w:tc>
          <w:tcPr>
            <w:tcW w:w="1139" w:type="dxa"/>
          </w:tcPr>
          <w:p w:rsidR="000D7819" w:rsidRPr="001B0166" w:rsidRDefault="000D7819" w:rsidP="001B0166">
            <w:pPr>
              <w:pStyle w:val="ListParagraph"/>
              <w:ind w:left="0"/>
              <w:jc w:val="center"/>
              <w:rPr>
                <w:b/>
                <w:i/>
              </w:rPr>
            </w:pPr>
          </w:p>
        </w:tc>
      </w:tr>
    </w:tbl>
    <w:p w:rsidR="000D7819" w:rsidRDefault="000D7819" w:rsidP="00BF1C85">
      <w:pPr>
        <w:pStyle w:val="ListParagraph"/>
        <w:ind w:left="0"/>
        <w:jc w:val="center"/>
        <w:rPr>
          <w:b/>
          <w:i/>
        </w:rPr>
      </w:pPr>
    </w:p>
    <w:p w:rsidR="000D7819" w:rsidRPr="00781EE7" w:rsidRDefault="000D7819" w:rsidP="00781EE7">
      <w:pPr>
        <w:pStyle w:val="ListParagraph"/>
        <w:ind w:left="0" w:firstLine="709"/>
        <w:jc w:val="both"/>
      </w:pPr>
      <w:r w:rsidRPr="00781EE7">
        <w:rPr>
          <w:b/>
        </w:rPr>
        <w:t>Задача 6.</w:t>
      </w:r>
      <w:r w:rsidRPr="00781EE7">
        <w:t xml:space="preserve"> Предприятие планирует осуществить платежи в сумме 10 000 долл. через 3 месяца. Спот курс - 15 руб. за 1 долл., форвардный курс - 16,5 руб. за 1 долл. Цена исполнения валютного опциона call 16,5 руб., премия 30 коп.за 1 долл. Текущий курс через 3 мес. - 17,8 руб. за 1 долл. </w:t>
      </w:r>
    </w:p>
    <w:p w:rsidR="000D7819" w:rsidRPr="00781EE7" w:rsidRDefault="000D7819" w:rsidP="00781EE7">
      <w:pPr>
        <w:pStyle w:val="ListParagraph"/>
        <w:ind w:left="0" w:firstLine="709"/>
        <w:jc w:val="both"/>
      </w:pPr>
      <w:r w:rsidRPr="00781EE7">
        <w:t xml:space="preserve">Определите результаты: </w:t>
      </w:r>
    </w:p>
    <w:p w:rsidR="000D7819" w:rsidRPr="00781EE7" w:rsidRDefault="000D7819" w:rsidP="00781EE7">
      <w:pPr>
        <w:pStyle w:val="ListParagraph"/>
        <w:ind w:left="0" w:firstLine="709"/>
        <w:jc w:val="both"/>
      </w:pPr>
      <w:r w:rsidRPr="00781EE7">
        <w:t xml:space="preserve">1) отказа предприятия от хеджирования. </w:t>
      </w:r>
    </w:p>
    <w:p w:rsidR="000D7819" w:rsidRPr="00781EE7" w:rsidRDefault="000D7819" w:rsidP="00781EE7">
      <w:pPr>
        <w:pStyle w:val="ListParagraph"/>
        <w:ind w:left="0" w:firstLine="709"/>
        <w:jc w:val="both"/>
      </w:pPr>
      <w:r w:rsidRPr="00781EE7">
        <w:t xml:space="preserve">2) хеджирования с помощью форвардной операции. </w:t>
      </w:r>
    </w:p>
    <w:p w:rsidR="000D7819" w:rsidRPr="00781EE7" w:rsidRDefault="000D7819" w:rsidP="00781EE7">
      <w:pPr>
        <w:pStyle w:val="ListParagraph"/>
        <w:ind w:left="0" w:firstLine="709"/>
        <w:jc w:val="both"/>
      </w:pPr>
      <w:r w:rsidRPr="00781EE7">
        <w:t xml:space="preserve">3) хеджирования с помощью опциона. </w:t>
      </w:r>
    </w:p>
    <w:p w:rsidR="000D7819" w:rsidRDefault="000D7819" w:rsidP="00781EE7">
      <w:pPr>
        <w:pStyle w:val="ListParagraph"/>
        <w:ind w:left="0" w:firstLine="709"/>
        <w:jc w:val="both"/>
      </w:pPr>
      <w:r w:rsidRPr="00781EE7">
        <w:t>Определите стратегию предприятия в будущем периоде.</w:t>
      </w:r>
    </w:p>
    <w:p w:rsidR="000D7819" w:rsidRDefault="000D7819" w:rsidP="00781EE7">
      <w:pPr>
        <w:pStyle w:val="ListParagraph"/>
        <w:ind w:left="0" w:firstLine="709"/>
        <w:jc w:val="both"/>
      </w:pPr>
    </w:p>
    <w:p w:rsidR="000D7819" w:rsidRDefault="000D7819" w:rsidP="00781EE7">
      <w:pPr>
        <w:pStyle w:val="ListParagraph"/>
        <w:ind w:left="0" w:firstLine="709"/>
        <w:jc w:val="both"/>
      </w:pPr>
      <w:r w:rsidRPr="00781EE7">
        <w:rPr>
          <w:b/>
        </w:rPr>
        <w:t>Задача 7.</w:t>
      </w:r>
      <w:r>
        <w:t xml:space="preserve">Определите страховое сторно, процент сторно и уровень выплат страхового возмещения по следующим данным: страховой портфель по долгосрочному страхованию жизни на отчетную дату -10308; количество выбывших договоров в течение отчетного периода в связи: с окончанием срока договоров - 362, со смертью застрахованных - 184; с неуплатой месячных взносов - 106; поступившие страховые платежи, 1385420 руб.; страховое возмещение, 1312125 руб. </w:t>
      </w:r>
    </w:p>
    <w:p w:rsidR="000D7819" w:rsidRDefault="000D7819" w:rsidP="00781EE7">
      <w:pPr>
        <w:pStyle w:val="ListParagraph"/>
        <w:ind w:left="0" w:firstLine="709"/>
        <w:jc w:val="both"/>
      </w:pPr>
    </w:p>
    <w:p w:rsidR="000D7819" w:rsidRDefault="000D7819" w:rsidP="00781EE7">
      <w:pPr>
        <w:pStyle w:val="ListParagraph"/>
        <w:ind w:left="0" w:firstLine="709"/>
        <w:jc w:val="both"/>
      </w:pPr>
      <w:r w:rsidRPr="00781EE7">
        <w:rPr>
          <w:b/>
        </w:rPr>
        <w:t>Задача 8.</w:t>
      </w:r>
      <w:r>
        <w:t xml:space="preserve"> Необходимо рассчитать экономический ущерб и страховое возмещение при страховании предприятия от простоев производства по независящим от него причинам на основе следующих данных: длительность простоя - 25 суток; ответственность наступает после пяти суток, чистая прибыль фактическая, в среднем за месяц - 50245 руб.; налогооблагаемая прибыль - 86 % от валовой прибыли; платежи по взятым обязательствам 15348 руб.; фонд оплаты труда административно - управленческого персонала (ФОТауп) и особо квалифицированных работников (ФОТ кв) - 75340 руб., или 32 % (d) от общего ФОТ; налоги, зависящие о ФОТ - 35 %; расходы по очистке территории после происшествия - 4573 руб., и временной аренде здания - 3770 руб. При расчете прямых потерь учитывается зарплата только работников I категории. В договоре предусмотрена безусловная франшиза в размере 12 % от нанесенного ущерба. </w:t>
      </w:r>
    </w:p>
    <w:p w:rsidR="000D7819" w:rsidRDefault="000D7819" w:rsidP="00781EE7">
      <w:pPr>
        <w:pStyle w:val="ListParagraph"/>
        <w:ind w:left="0" w:firstLine="709"/>
        <w:jc w:val="both"/>
      </w:pPr>
    </w:p>
    <w:p w:rsidR="000D7819" w:rsidRDefault="000D7819" w:rsidP="00781EE7">
      <w:pPr>
        <w:pStyle w:val="ListParagraph"/>
        <w:ind w:left="0" w:firstLine="709"/>
        <w:jc w:val="both"/>
      </w:pPr>
      <w:r w:rsidRPr="00781EE7">
        <w:rPr>
          <w:b/>
        </w:rPr>
        <w:t>Задача 9.</w:t>
      </w:r>
      <w:r>
        <w:t xml:space="preserve"> Предприятие планирует осуществить платежи в сумме 10 000 долл. через 3 месяца. Спот курс - 15 руб. за 1 долл., форвардный курс - 16,5 руб. за 1 долл. Цена исполнения валютного опциона call 16,5 руб., премия 30 коп.за 1 долл. Текущий курс через 3 мес. - 17,8 руб. за 1 долл. </w:t>
      </w:r>
    </w:p>
    <w:p w:rsidR="000D7819" w:rsidRDefault="000D7819" w:rsidP="00781EE7">
      <w:pPr>
        <w:pStyle w:val="ListParagraph"/>
        <w:ind w:left="0" w:firstLine="709"/>
        <w:jc w:val="both"/>
      </w:pPr>
      <w:r>
        <w:t xml:space="preserve">Определите результаты: </w:t>
      </w:r>
    </w:p>
    <w:p w:rsidR="000D7819" w:rsidRDefault="000D7819" w:rsidP="00781EE7">
      <w:pPr>
        <w:pStyle w:val="ListParagraph"/>
        <w:ind w:left="0" w:firstLine="709"/>
        <w:jc w:val="both"/>
      </w:pPr>
      <w:r>
        <w:t xml:space="preserve">1) отказа предприятия от хеджирования. </w:t>
      </w:r>
    </w:p>
    <w:p w:rsidR="000D7819" w:rsidRDefault="000D7819" w:rsidP="00781EE7">
      <w:pPr>
        <w:pStyle w:val="ListParagraph"/>
        <w:ind w:left="0" w:firstLine="709"/>
        <w:jc w:val="both"/>
      </w:pPr>
      <w:r>
        <w:t xml:space="preserve">2) хеджирования с помощью форвардной операции. </w:t>
      </w:r>
    </w:p>
    <w:p w:rsidR="000D7819" w:rsidRDefault="000D7819" w:rsidP="00781EE7">
      <w:pPr>
        <w:pStyle w:val="ListParagraph"/>
        <w:ind w:left="0" w:firstLine="709"/>
        <w:jc w:val="both"/>
      </w:pPr>
      <w:r>
        <w:t xml:space="preserve">3) хеджирования с помощью опциона. </w:t>
      </w:r>
    </w:p>
    <w:p w:rsidR="000D7819" w:rsidRPr="00781EE7" w:rsidRDefault="000D7819" w:rsidP="00781EE7">
      <w:pPr>
        <w:pStyle w:val="ListParagraph"/>
        <w:ind w:left="0" w:firstLine="709"/>
        <w:jc w:val="both"/>
      </w:pPr>
      <w:r>
        <w:t>Определите стратегию предприятия в будущем периоде.</w:t>
      </w:r>
    </w:p>
    <w:p w:rsidR="000D7819" w:rsidRDefault="000D7819" w:rsidP="00044158">
      <w:pPr>
        <w:pStyle w:val="ListParagraph"/>
        <w:ind w:left="0"/>
        <w:jc w:val="center"/>
        <w:rPr>
          <w:b/>
          <w:i/>
        </w:rPr>
      </w:pPr>
    </w:p>
    <w:p w:rsidR="000D7819" w:rsidRDefault="000D7819" w:rsidP="00044158">
      <w:pPr>
        <w:pStyle w:val="ListParagraph"/>
        <w:ind w:left="0"/>
        <w:jc w:val="center"/>
        <w:rPr>
          <w:b/>
          <w:i/>
        </w:rPr>
      </w:pPr>
      <w:r w:rsidRPr="00044158">
        <w:rPr>
          <w:b/>
          <w:i/>
        </w:rPr>
        <w:t>Проблемно-аналитические задания</w:t>
      </w:r>
    </w:p>
    <w:p w:rsidR="000D7819" w:rsidRDefault="000D7819" w:rsidP="002F590D">
      <w:pPr>
        <w:pStyle w:val="ListParagraph"/>
        <w:spacing w:line="120" w:lineRule="auto"/>
        <w:ind w:left="0"/>
        <w:jc w:val="center"/>
        <w:rPr>
          <w:b/>
          <w:i/>
        </w:rPr>
      </w:pPr>
    </w:p>
    <w:p w:rsidR="000D7819" w:rsidRPr="009A4663" w:rsidRDefault="000D7819" w:rsidP="009A4663">
      <w:pPr>
        <w:pStyle w:val="ListParagraph"/>
        <w:jc w:val="both"/>
        <w:rPr>
          <w:i/>
          <w:u w:val="single"/>
        </w:rPr>
      </w:pPr>
      <w:r>
        <w:rPr>
          <w:b/>
        </w:rPr>
        <w:t xml:space="preserve">Кейс. </w:t>
      </w:r>
      <w:r w:rsidRPr="009A4663">
        <w:rPr>
          <w:i/>
          <w:u w:val="single"/>
        </w:rPr>
        <w:t>Тест на способность к риску</w:t>
      </w:r>
    </w:p>
    <w:p w:rsidR="000D7819" w:rsidRPr="009A4663" w:rsidRDefault="000D7819" w:rsidP="009A4663">
      <w:pPr>
        <w:pStyle w:val="ListParagraph"/>
        <w:ind w:left="0" w:firstLine="709"/>
        <w:jc w:val="both"/>
      </w:pPr>
      <w:r w:rsidRPr="009A4663">
        <w:t>Выразите свое согласие – «да» или несогласие – «нет» с приведенными ниже утверждениями.</w:t>
      </w:r>
    </w:p>
    <w:p w:rsidR="000D7819" w:rsidRPr="009A4663" w:rsidRDefault="000D7819" w:rsidP="009A4663">
      <w:pPr>
        <w:pStyle w:val="ListParagraph"/>
        <w:ind w:left="0" w:firstLine="709"/>
        <w:jc w:val="both"/>
      </w:pPr>
      <w:r w:rsidRPr="009A4663">
        <w:t>1. Я бы рискнул начать собственное дело, но не работать на кого-то еще.</w:t>
      </w:r>
    </w:p>
    <w:p w:rsidR="000D7819" w:rsidRPr="009A4663" w:rsidRDefault="000D7819" w:rsidP="009A4663">
      <w:pPr>
        <w:pStyle w:val="ListParagraph"/>
        <w:ind w:left="0" w:firstLine="709"/>
        <w:jc w:val="both"/>
      </w:pPr>
      <w:r w:rsidRPr="009A4663">
        <w:t>2. Никогда не пойду на такую работу, где много поездок.</w:t>
      </w:r>
    </w:p>
    <w:p w:rsidR="000D7819" w:rsidRPr="009A4663" w:rsidRDefault="000D7819" w:rsidP="009A4663">
      <w:pPr>
        <w:pStyle w:val="ListParagraph"/>
        <w:ind w:left="0" w:firstLine="709"/>
        <w:jc w:val="both"/>
      </w:pPr>
      <w:r w:rsidRPr="009A4663">
        <w:t>3. Если бы и стал играть, то никогда не делал бы малых ставок.</w:t>
      </w:r>
    </w:p>
    <w:p w:rsidR="000D7819" w:rsidRPr="009A4663" w:rsidRDefault="000D7819" w:rsidP="009A4663">
      <w:pPr>
        <w:pStyle w:val="ListParagraph"/>
        <w:ind w:left="0" w:firstLine="709"/>
        <w:jc w:val="both"/>
      </w:pPr>
      <w:r w:rsidRPr="009A4663">
        <w:t>4. Мне нравится улучшать свою жизнь с помощью новых идей.</w:t>
      </w:r>
    </w:p>
    <w:p w:rsidR="000D7819" w:rsidRPr="009A4663" w:rsidRDefault="000D7819" w:rsidP="009A4663">
      <w:pPr>
        <w:pStyle w:val="ListParagraph"/>
        <w:ind w:left="0" w:firstLine="709"/>
        <w:jc w:val="both"/>
      </w:pPr>
      <w:r w:rsidRPr="009A4663">
        <w:t>5. Никогда не брошу работу, не будучи уверенным, что есть другая.</w:t>
      </w:r>
    </w:p>
    <w:p w:rsidR="000D7819" w:rsidRPr="009A4663" w:rsidRDefault="000D7819" w:rsidP="009A4663">
      <w:pPr>
        <w:pStyle w:val="ListParagraph"/>
        <w:ind w:left="0" w:firstLine="709"/>
        <w:jc w:val="both"/>
      </w:pPr>
      <w:r w:rsidRPr="009A4663">
        <w:t>6. Я не склонен пойти на риск, чтобы расширить свой кругозор.</w:t>
      </w:r>
    </w:p>
    <w:p w:rsidR="000D7819" w:rsidRPr="009A4663" w:rsidRDefault="000D7819" w:rsidP="009A4663">
      <w:pPr>
        <w:pStyle w:val="ListParagraph"/>
        <w:ind w:left="0" w:firstLine="709"/>
        <w:jc w:val="both"/>
      </w:pPr>
      <w:r w:rsidRPr="009A4663">
        <w:t>7. Зная, что какое-то конкретное новое дело может кончиться неудачей, я не стал бы вкладывать в него средства, даже зная, что барыш может быть велик.</w:t>
      </w:r>
    </w:p>
    <w:p w:rsidR="000D7819" w:rsidRPr="009A4663" w:rsidRDefault="000D7819" w:rsidP="009A4663">
      <w:pPr>
        <w:pStyle w:val="ListParagraph"/>
        <w:ind w:left="0" w:firstLine="709"/>
        <w:jc w:val="both"/>
      </w:pPr>
      <w:r w:rsidRPr="009A4663">
        <w:t>8. Хотел бы испытать в жизни как можно больше острых ощущений.</w:t>
      </w:r>
    </w:p>
    <w:p w:rsidR="000D7819" w:rsidRPr="009A4663" w:rsidRDefault="000D7819" w:rsidP="009A4663">
      <w:pPr>
        <w:pStyle w:val="ListParagraph"/>
        <w:ind w:left="0" w:firstLine="709"/>
        <w:jc w:val="both"/>
      </w:pPr>
      <w:r w:rsidRPr="009A4663">
        <w:t>9. Не ощущаю в себе особой потребности в возбуждающих событиях.</w:t>
      </w:r>
    </w:p>
    <w:p w:rsidR="000D7819" w:rsidRPr="009A4663" w:rsidRDefault="000D7819" w:rsidP="009A4663">
      <w:pPr>
        <w:pStyle w:val="ListParagraph"/>
        <w:ind w:left="0" w:firstLine="709"/>
        <w:jc w:val="both"/>
      </w:pPr>
      <w:r w:rsidRPr="009A4663">
        <w:t>10. Я не обладаю большой энергией.</w:t>
      </w:r>
    </w:p>
    <w:p w:rsidR="000D7819" w:rsidRPr="009A4663" w:rsidRDefault="000D7819" w:rsidP="009A4663">
      <w:pPr>
        <w:pStyle w:val="ListParagraph"/>
        <w:ind w:left="0" w:firstLine="709"/>
        <w:jc w:val="both"/>
      </w:pPr>
      <w:r w:rsidRPr="009A4663">
        <w:t>11. Я могу без труда порождать много «прибыльных» идей.</w:t>
      </w:r>
    </w:p>
    <w:p w:rsidR="000D7819" w:rsidRPr="009A4663" w:rsidRDefault="000D7819" w:rsidP="009A4663">
      <w:pPr>
        <w:pStyle w:val="ListParagraph"/>
        <w:ind w:left="0" w:firstLine="709"/>
        <w:jc w:val="both"/>
      </w:pPr>
      <w:r w:rsidRPr="009A4663">
        <w:t>12. Я бы никогда не стал спорить на сумму, которой в данное время не располагаю.</w:t>
      </w:r>
    </w:p>
    <w:p w:rsidR="000D7819" w:rsidRPr="009A4663" w:rsidRDefault="000D7819" w:rsidP="009A4663">
      <w:pPr>
        <w:pStyle w:val="ListParagraph"/>
        <w:ind w:left="0" w:firstLine="709"/>
        <w:jc w:val="both"/>
      </w:pPr>
      <w:r w:rsidRPr="009A4663">
        <w:t>13. Мне нравится предлагать новые идеи или концепции, даже когда реакции на них, например моего руководителя, непредсказуемы и неясны.</w:t>
      </w:r>
    </w:p>
    <w:p w:rsidR="000D7819" w:rsidRPr="009A4663" w:rsidRDefault="000D7819" w:rsidP="009A4663">
      <w:pPr>
        <w:pStyle w:val="ListParagraph"/>
        <w:ind w:left="0" w:firstLine="709"/>
        <w:jc w:val="both"/>
      </w:pPr>
      <w:r w:rsidRPr="009A4663">
        <w:t>14. Я готов участвовать лишь в таких сделках, которые достаточно ясны и определенны.</w:t>
      </w:r>
    </w:p>
    <w:p w:rsidR="000D7819" w:rsidRPr="009A4663" w:rsidRDefault="000D7819" w:rsidP="009A4663">
      <w:pPr>
        <w:pStyle w:val="ListParagraph"/>
        <w:ind w:left="0" w:firstLine="709"/>
        <w:jc w:val="both"/>
      </w:pPr>
      <w:r w:rsidRPr="009A4663">
        <w:t>15. Менее надежная работа с большим доходом меня привлекает больше, чем более надежная со средним.</w:t>
      </w:r>
    </w:p>
    <w:p w:rsidR="000D7819" w:rsidRPr="009A4663" w:rsidRDefault="000D7819" w:rsidP="009A4663">
      <w:pPr>
        <w:pStyle w:val="ListParagraph"/>
        <w:ind w:left="0" w:firstLine="709"/>
        <w:jc w:val="both"/>
      </w:pPr>
      <w:r w:rsidRPr="009A4663">
        <w:t>16. По характеру я не очень независим.</w:t>
      </w:r>
    </w:p>
    <w:p w:rsidR="000D7819" w:rsidRPr="009A4663" w:rsidRDefault="000D7819" w:rsidP="009A4663">
      <w:pPr>
        <w:pStyle w:val="ListParagraph"/>
        <w:ind w:left="0" w:firstLine="709"/>
        <w:jc w:val="both"/>
        <w:rPr>
          <w:u w:val="single"/>
        </w:rPr>
      </w:pPr>
      <w:r w:rsidRPr="009A4663">
        <w:rPr>
          <w:u w:val="single"/>
        </w:rPr>
        <w:t>Оценка результатов</w:t>
      </w:r>
    </w:p>
    <w:p w:rsidR="000D7819" w:rsidRPr="009A4663" w:rsidRDefault="000D7819" w:rsidP="009A4663">
      <w:pPr>
        <w:pStyle w:val="ListParagraph"/>
        <w:ind w:left="0" w:firstLine="709"/>
        <w:jc w:val="both"/>
      </w:pPr>
      <w:r w:rsidRPr="009A4663">
        <w:t>Если Вы ответили «да» на вопросы: 1, 3, 4, 8, 10, 11, 13 и 15 – присваивайте каждому ответу по 1 баллу.</w:t>
      </w:r>
    </w:p>
    <w:p w:rsidR="000D7819" w:rsidRPr="009A4663" w:rsidRDefault="000D7819" w:rsidP="009A4663">
      <w:pPr>
        <w:pStyle w:val="ListParagraph"/>
        <w:ind w:left="0" w:firstLine="709"/>
        <w:jc w:val="both"/>
      </w:pPr>
      <w:r w:rsidRPr="009A4663">
        <w:t>Если Вы ответили «нет» на вопросы 2, 5, 6, 7, 9, 12, 14 и 16 – также присваивайте каждому ответу по 1 баллу.</w:t>
      </w:r>
    </w:p>
    <w:p w:rsidR="000D7819" w:rsidRDefault="000D7819" w:rsidP="009A4663">
      <w:pPr>
        <w:pStyle w:val="ListParagraph"/>
        <w:ind w:left="0" w:firstLine="709"/>
        <w:jc w:val="both"/>
      </w:pPr>
      <w:r w:rsidRPr="009A4663">
        <w:t>Если сумма составит 13 и более баллов, Вы, по всей вероятности, склонны к предпринимательскому риску и обладаете определенными чертами риск-тейкера (рискующего менеджера).</w:t>
      </w:r>
    </w:p>
    <w:p w:rsidR="000D7819" w:rsidRDefault="000D7819" w:rsidP="009A4663">
      <w:pPr>
        <w:pStyle w:val="ListParagraph"/>
        <w:ind w:left="0" w:firstLine="709"/>
        <w:jc w:val="both"/>
      </w:pPr>
    </w:p>
    <w:p w:rsidR="000D7819" w:rsidRPr="009C03E5" w:rsidRDefault="000D7819" w:rsidP="009C03E5">
      <w:pPr>
        <w:pStyle w:val="ListParagraph"/>
        <w:ind w:left="0" w:firstLine="709"/>
        <w:jc w:val="both"/>
      </w:pPr>
      <w:r w:rsidRPr="009C03E5">
        <w:rPr>
          <w:b/>
        </w:rPr>
        <w:t>ДЕЛОВАЯ ИГРА.</w:t>
      </w:r>
      <w:r w:rsidRPr="009C03E5">
        <w:t xml:space="preserve">Приведенные ниже практические задания выполняются в группах. </w:t>
      </w:r>
    </w:p>
    <w:p w:rsidR="000D7819" w:rsidRDefault="000D7819" w:rsidP="009C03E5">
      <w:pPr>
        <w:pStyle w:val="ListParagraph"/>
        <w:ind w:left="0" w:firstLine="709"/>
        <w:jc w:val="both"/>
        <w:rPr>
          <w:b/>
        </w:rPr>
      </w:pPr>
      <w:r w:rsidRPr="009C03E5">
        <w:t>Число групп-участников может быть любым, но нежелательно, чтобычисло студентов в одной группе выходило за рамки 5-7 человек. Результаты работы группы презентуются ее представителем в виде короткого докладалибо сдаются в письменной форме преподавателю, а затем подвергаются обсуждению. Работа группы оценивается не только по качеству представленных результатов, но и по степени ее участия в обсуждении, т. е. по содержанию задаваемых членами группы вопросов и по качеству ответов на задаваемые их докладчику (группе) вопросы.</w:t>
      </w:r>
    </w:p>
    <w:p w:rsidR="000D7819" w:rsidRDefault="000D7819" w:rsidP="009C03E5">
      <w:pPr>
        <w:pStyle w:val="ListParagraph"/>
        <w:ind w:left="0" w:firstLine="709"/>
        <w:jc w:val="both"/>
      </w:pPr>
      <w:r w:rsidRPr="009C03E5">
        <w:rPr>
          <w:b/>
        </w:rPr>
        <w:t>Кейс 2.</w:t>
      </w:r>
      <w:r w:rsidRPr="009C03E5">
        <w:rPr>
          <w:i/>
          <w:u w:val="single"/>
        </w:rPr>
        <w:t>Классификация рисков</w:t>
      </w:r>
    </w:p>
    <w:p w:rsidR="000D7819" w:rsidRDefault="000D7819" w:rsidP="009C03E5">
      <w:pPr>
        <w:pStyle w:val="ListParagraph"/>
        <w:ind w:left="0" w:firstLine="709"/>
        <w:jc w:val="both"/>
      </w:pPr>
      <w:r>
        <w:t>Риск-менеджер ОАО «Веста» в результате проведенного анализа сформировал следующий перечень рисков:</w:t>
      </w:r>
    </w:p>
    <w:p w:rsidR="000D7819" w:rsidRDefault="000D7819" w:rsidP="009C03E5">
      <w:pPr>
        <w:pStyle w:val="ListParagraph"/>
        <w:ind w:left="0" w:firstLine="709"/>
        <w:jc w:val="both"/>
      </w:pPr>
      <w:r>
        <w:t>1. Риск аварии грузового судна во время перевозки груза, ожидаемого компанией.</w:t>
      </w:r>
    </w:p>
    <w:p w:rsidR="000D7819" w:rsidRDefault="000D7819" w:rsidP="009C03E5">
      <w:pPr>
        <w:pStyle w:val="ListParagraph"/>
        <w:ind w:left="0" w:firstLine="709"/>
        <w:jc w:val="both"/>
      </w:pPr>
      <w:r>
        <w:t>2. Риск слишком резкого снижения курса USD для компании, осуществляющей экспортные операции.</w:t>
      </w:r>
    </w:p>
    <w:p w:rsidR="000D7819" w:rsidRDefault="000D7819" w:rsidP="009C03E5">
      <w:pPr>
        <w:pStyle w:val="ListParagraph"/>
        <w:ind w:left="0" w:firstLine="709"/>
        <w:jc w:val="both"/>
      </w:pPr>
      <w:r>
        <w:t>3. Риск возникновения сбоев в поставках сырья.</w:t>
      </w:r>
    </w:p>
    <w:p w:rsidR="000D7819" w:rsidRDefault="000D7819" w:rsidP="009C03E5">
      <w:pPr>
        <w:pStyle w:val="ListParagraph"/>
        <w:ind w:left="0" w:firstLine="709"/>
        <w:jc w:val="both"/>
      </w:pPr>
      <w:r>
        <w:t>4. Риск снижения спроса на продукцию предприятия.</w:t>
      </w:r>
    </w:p>
    <w:p w:rsidR="000D7819" w:rsidRDefault="000D7819" w:rsidP="009C03E5">
      <w:pPr>
        <w:pStyle w:val="ListParagraph"/>
        <w:ind w:left="0" w:firstLine="709"/>
        <w:jc w:val="both"/>
      </w:pPr>
      <w:r>
        <w:t>5. Риск отвержения рынком нового товара организации.</w:t>
      </w:r>
    </w:p>
    <w:p w:rsidR="000D7819" w:rsidRDefault="000D7819" w:rsidP="009C03E5">
      <w:pPr>
        <w:pStyle w:val="ListParagraph"/>
        <w:ind w:left="0" w:firstLine="709"/>
        <w:jc w:val="both"/>
      </w:pPr>
      <w:r>
        <w:t>6. Риск потери прибыли в результате снижения рыночных цен на товар.</w:t>
      </w:r>
    </w:p>
    <w:p w:rsidR="000D7819" w:rsidRDefault="000D7819" w:rsidP="009C03E5">
      <w:pPr>
        <w:pStyle w:val="ListParagraph"/>
        <w:ind w:left="0" w:firstLine="709"/>
        <w:jc w:val="both"/>
      </w:pPr>
      <w:r>
        <w:t>7. Риск просрочки выплаты долга дебитором.</w:t>
      </w:r>
    </w:p>
    <w:p w:rsidR="000D7819" w:rsidRDefault="000D7819" w:rsidP="009C03E5">
      <w:pPr>
        <w:pStyle w:val="ListParagraph"/>
        <w:ind w:left="0" w:firstLine="709"/>
        <w:jc w:val="both"/>
      </w:pPr>
      <w:r>
        <w:t>8. Риск разрушения складского помещения фирмы в результате стихийного бедствия.</w:t>
      </w:r>
    </w:p>
    <w:p w:rsidR="000D7819" w:rsidRDefault="000D7819" w:rsidP="009C03E5">
      <w:pPr>
        <w:pStyle w:val="ListParagraph"/>
        <w:ind w:left="0" w:firstLine="709"/>
        <w:jc w:val="both"/>
      </w:pPr>
      <w:r>
        <w:t>9. Риск поражения вирусом компьютерных сетей компании.</w:t>
      </w:r>
    </w:p>
    <w:p w:rsidR="000D7819" w:rsidRDefault="000D7819" w:rsidP="009C03E5">
      <w:pPr>
        <w:pStyle w:val="ListParagraph"/>
        <w:ind w:left="0" w:firstLine="709"/>
        <w:jc w:val="both"/>
      </w:pPr>
      <w:r>
        <w:t>10. Риск утечки информации, представляющей коммерческую тайну.</w:t>
      </w:r>
    </w:p>
    <w:p w:rsidR="000D7819" w:rsidRDefault="000D7819" w:rsidP="009C03E5">
      <w:pPr>
        <w:pStyle w:val="ListParagraph"/>
        <w:ind w:left="0" w:firstLine="709"/>
        <w:jc w:val="both"/>
      </w:pPr>
      <w:r>
        <w:t>11. Риск возникновения на рынке нового сильного конкурента.</w:t>
      </w:r>
    </w:p>
    <w:p w:rsidR="000D7819" w:rsidRDefault="000D7819" w:rsidP="009C03E5">
      <w:pPr>
        <w:pStyle w:val="ListParagraph"/>
        <w:ind w:left="0" w:firstLine="709"/>
        <w:jc w:val="both"/>
      </w:pPr>
      <w:r>
        <w:t>12. Риск потери платежеспособности.</w:t>
      </w:r>
    </w:p>
    <w:p w:rsidR="000D7819" w:rsidRDefault="000D7819" w:rsidP="009C03E5">
      <w:pPr>
        <w:pStyle w:val="ListParagraph"/>
        <w:ind w:left="0" w:firstLine="709"/>
        <w:jc w:val="both"/>
      </w:pPr>
      <w:r>
        <w:t>13. Риск превышения спросом производственных мощностей предприятия.</w:t>
      </w:r>
    </w:p>
    <w:p w:rsidR="000D7819" w:rsidRDefault="000D7819" w:rsidP="009C03E5">
      <w:pPr>
        <w:pStyle w:val="ListParagraph"/>
        <w:ind w:left="0" w:firstLine="709"/>
        <w:jc w:val="both"/>
      </w:pPr>
      <w:r>
        <w:t>14. Риск поставки низкокачественных материалов поставщиком (с большой долей брака).</w:t>
      </w:r>
    </w:p>
    <w:p w:rsidR="000D7819" w:rsidRDefault="000D7819" w:rsidP="009C03E5">
      <w:pPr>
        <w:pStyle w:val="ListParagraph"/>
        <w:ind w:left="0" w:firstLine="709"/>
        <w:jc w:val="both"/>
      </w:pPr>
      <w:r>
        <w:t>15. Риск резкого скачка текучести кадров.</w:t>
      </w:r>
    </w:p>
    <w:p w:rsidR="000D7819" w:rsidRDefault="000D7819" w:rsidP="009C03E5">
      <w:pPr>
        <w:pStyle w:val="ListParagraph"/>
        <w:ind w:left="0" w:firstLine="709"/>
        <w:jc w:val="both"/>
      </w:pPr>
      <w:r>
        <w:t>16. Риск остановки производства в результате выхода из строя оборудования.</w:t>
      </w:r>
    </w:p>
    <w:p w:rsidR="000D7819" w:rsidRDefault="000D7819" w:rsidP="009C03E5">
      <w:pPr>
        <w:pStyle w:val="ListParagraph"/>
        <w:ind w:left="0" w:firstLine="709"/>
        <w:jc w:val="both"/>
      </w:pPr>
      <w:r>
        <w:t>17. Риск ухода с рынка основного промышленного потребителя продукции предприятия.</w:t>
      </w:r>
    </w:p>
    <w:p w:rsidR="000D7819" w:rsidRDefault="000D7819" w:rsidP="009C03E5">
      <w:pPr>
        <w:pStyle w:val="ListParagraph"/>
        <w:ind w:left="0" w:firstLine="709"/>
        <w:jc w:val="both"/>
      </w:pPr>
      <w:r>
        <w:t>18. Риск банкротства банка, обслуживающего организацию.</w:t>
      </w:r>
    </w:p>
    <w:p w:rsidR="000D7819" w:rsidRDefault="000D7819" w:rsidP="009C03E5">
      <w:pPr>
        <w:pStyle w:val="ListParagraph"/>
        <w:ind w:left="0" w:firstLine="709"/>
        <w:jc w:val="both"/>
      </w:pPr>
      <w:r>
        <w:t>19. Риск отказа инвестора от дальнейшего финансирования проекта в процессе его реализации.</w:t>
      </w:r>
    </w:p>
    <w:p w:rsidR="000D7819" w:rsidRDefault="000D7819" w:rsidP="009C03E5">
      <w:pPr>
        <w:pStyle w:val="ListParagraph"/>
        <w:ind w:left="0" w:firstLine="709"/>
        <w:jc w:val="both"/>
      </w:pPr>
      <w:r>
        <w:t>20. Риск ухода ведущих специалистов компании.</w:t>
      </w:r>
    </w:p>
    <w:p w:rsidR="000D7819" w:rsidRPr="009A4663" w:rsidRDefault="000D7819" w:rsidP="009C03E5">
      <w:pPr>
        <w:pStyle w:val="ListParagraph"/>
        <w:ind w:left="0" w:firstLine="709"/>
        <w:jc w:val="both"/>
      </w:pPr>
      <w:r>
        <w:t>Требуется каждый из перечисленных рисков отнести к одной из групп, согласно их классификации по основным сферам (областям) деятельности организации.</w:t>
      </w:r>
    </w:p>
    <w:p w:rsidR="000D7819" w:rsidRDefault="000D7819" w:rsidP="00445B72">
      <w:pPr>
        <w:ind w:firstLine="709"/>
        <w:jc w:val="both"/>
      </w:pPr>
      <w:r w:rsidRPr="00445B72">
        <w:rPr>
          <w:b/>
        </w:rPr>
        <w:t>Кейс3.</w:t>
      </w:r>
      <w:r w:rsidRPr="00445B72">
        <w:rPr>
          <w:i/>
          <w:u w:val="single"/>
        </w:rPr>
        <w:t>Структурные характеристики риска</w:t>
      </w:r>
    </w:p>
    <w:p w:rsidR="000D7819" w:rsidRDefault="000D7819" w:rsidP="00445B72">
      <w:pPr>
        <w:ind w:firstLine="709"/>
        <w:jc w:val="both"/>
      </w:pPr>
      <w:r>
        <w:t>Опишите представленные ниже риски предприятия структурно по следующим характеристикам: опасность, подверженность риску, уязвимость (чувствительность к риску) и степень взаимодействия рисков.</w:t>
      </w:r>
    </w:p>
    <w:p w:rsidR="000D7819" w:rsidRDefault="000D7819" w:rsidP="00445B72">
      <w:pPr>
        <w:pStyle w:val="ListParagraph"/>
        <w:numPr>
          <w:ilvl w:val="0"/>
          <w:numId w:val="38"/>
        </w:numPr>
        <w:ind w:hanging="720"/>
        <w:jc w:val="both"/>
      </w:pPr>
      <w:r>
        <w:t>Риск невыполнения обязательств со стороны дебиторов (риск неплатежа);</w:t>
      </w:r>
    </w:p>
    <w:p w:rsidR="000D7819" w:rsidRDefault="000D7819" w:rsidP="00445B72">
      <w:pPr>
        <w:pStyle w:val="ListParagraph"/>
        <w:numPr>
          <w:ilvl w:val="0"/>
          <w:numId w:val="38"/>
        </w:numPr>
        <w:ind w:hanging="720"/>
        <w:jc w:val="both"/>
      </w:pPr>
      <w:r>
        <w:t>Риск поломки оборудования;</w:t>
      </w:r>
    </w:p>
    <w:p w:rsidR="000D7819" w:rsidRDefault="000D7819" w:rsidP="00445B72">
      <w:pPr>
        <w:pStyle w:val="ListParagraph"/>
        <w:numPr>
          <w:ilvl w:val="0"/>
          <w:numId w:val="38"/>
        </w:numPr>
        <w:ind w:hanging="720"/>
        <w:jc w:val="both"/>
      </w:pPr>
      <w:r>
        <w:t>Риск нереализации произведенной продукции;</w:t>
      </w:r>
    </w:p>
    <w:p w:rsidR="000D7819" w:rsidRDefault="000D7819" w:rsidP="00445B72">
      <w:pPr>
        <w:pStyle w:val="ListParagraph"/>
        <w:numPr>
          <w:ilvl w:val="0"/>
          <w:numId w:val="38"/>
        </w:numPr>
        <w:ind w:hanging="720"/>
        <w:jc w:val="both"/>
      </w:pPr>
      <w:r>
        <w:t>Риск неполучения (недополучения) исходного сырья.</w:t>
      </w:r>
    </w:p>
    <w:p w:rsidR="000D7819" w:rsidRDefault="000D7819" w:rsidP="00445B72">
      <w:pPr>
        <w:ind w:firstLine="709"/>
        <w:jc w:val="both"/>
        <w:rPr>
          <w:b/>
        </w:rPr>
      </w:pPr>
    </w:p>
    <w:p w:rsidR="000D7819" w:rsidRPr="00445B72" w:rsidRDefault="000D7819" w:rsidP="00445B72">
      <w:pPr>
        <w:ind w:firstLine="709"/>
        <w:jc w:val="both"/>
        <w:rPr>
          <w:i/>
          <w:u w:val="single"/>
        </w:rPr>
      </w:pPr>
      <w:r w:rsidRPr="00445B72">
        <w:rPr>
          <w:b/>
        </w:rPr>
        <w:t>Кейс 4.</w:t>
      </w:r>
      <w:r w:rsidRPr="00445B72">
        <w:rPr>
          <w:i/>
          <w:u w:val="single"/>
        </w:rPr>
        <w:t>История краха банка Barings. Функции риск-менеджмета</w:t>
      </w:r>
    </w:p>
    <w:p w:rsidR="000D7819" w:rsidRDefault="000D7819" w:rsidP="00445B72">
      <w:pPr>
        <w:ind w:firstLine="709"/>
        <w:jc w:val="both"/>
      </w:pPr>
      <w:r>
        <w:t xml:space="preserve">Один из самых ярких примеров финансового краха – история банка Barings. Генеральный управляющий филиала банка, Ник Лизон, должен был заниматься низкорисковыми арбитражными операциями, играя на разнице в цене на сходные производные акции на Сингапурской валютной бирже и бирже Осаки. Фактически же он занимался куда более рискованными операциями, продавая и покупая контракты на обеих биржах или покупая и продавая контракты различных типов. Лизон контролировал весь процесс купли-продажи. </w:t>
      </w:r>
    </w:p>
    <w:p w:rsidR="000D7819" w:rsidRDefault="000D7819" w:rsidP="00445B72">
      <w:pPr>
        <w:ind w:firstLine="709"/>
        <w:jc w:val="both"/>
      </w:pPr>
      <w:r>
        <w:t>В качестве генерального управляющего он имел возможность скрывать свои тайные торговые операции. Старшие менеджеры банка Baringsполучали большие прибыли от операций, проводимых Лизоном, и не считали нужным проводить различного рода проверки.</w:t>
      </w:r>
    </w:p>
    <w:p w:rsidR="000D7819" w:rsidRDefault="000D7819" w:rsidP="00445B72">
      <w:pPr>
        <w:ind w:firstLine="709"/>
        <w:jc w:val="both"/>
      </w:pPr>
      <w:r>
        <w:t>Однако колебания на рынке вызвали существенные потери. По мере того как убытки росли, Лизон увеличивал ставки, и, после того как из-за землетрясения в Японии рухнул индекс Nikkei, убытки возросли катастрофически и дефицит составил более 1 млрд. долл. Для банка это оказалось слишком много. В марте 1995 г. он был куплен голландским банком ING всего за один фунт стерлингов.</w:t>
      </w:r>
    </w:p>
    <w:p w:rsidR="000D7819" w:rsidRPr="00445B72" w:rsidRDefault="000D7819" w:rsidP="00445B72">
      <w:pPr>
        <w:ind w:firstLine="709"/>
        <w:jc w:val="both"/>
        <w:rPr>
          <w:u w:val="single"/>
        </w:rPr>
      </w:pPr>
      <w:r w:rsidRPr="00445B72">
        <w:rPr>
          <w:u w:val="single"/>
        </w:rPr>
        <w:t>Вопросы:</w:t>
      </w:r>
    </w:p>
    <w:p w:rsidR="000D7819" w:rsidRDefault="000D7819" w:rsidP="00445B72">
      <w:pPr>
        <w:ind w:firstLine="709"/>
        <w:jc w:val="both"/>
      </w:pPr>
      <w:r>
        <w:t>Почему высокие прибыли Лизона должны были вызвать скорее тревогу руководства банка, нежели похвалу?</w:t>
      </w:r>
    </w:p>
    <w:p w:rsidR="000D7819" w:rsidRPr="009A4663" w:rsidRDefault="000D7819" w:rsidP="00445B72">
      <w:pPr>
        <w:ind w:firstLine="709"/>
        <w:jc w:val="both"/>
      </w:pPr>
      <w:r>
        <w:t>Какая важнейшая функция менеджмента (в частности, рискменеджмента) не была реализована в полном объеме руководством банка Barings?</w:t>
      </w:r>
    </w:p>
    <w:sectPr w:rsidR="000D7819" w:rsidRPr="009A4663"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7819" w:rsidRDefault="000D7819" w:rsidP="00700678">
      <w:r>
        <w:separator/>
      </w:r>
    </w:p>
  </w:endnote>
  <w:endnote w:type="continuationSeparator" w:id="1">
    <w:p w:rsidR="000D7819" w:rsidRDefault="000D7819" w:rsidP="007006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CC"/>
    <w:family w:val="roman"/>
    <w:pitch w:val="variable"/>
    <w:sig w:usb0="E0000287" w:usb1="40000013" w:usb2="00000000" w:usb3="00000000" w:csb0="0000019F" w:csb1="00000000"/>
  </w:font>
  <w:font w:name="Petersburg-Regular">
    <w:altName w:val="MS Gothic"/>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7819" w:rsidRDefault="000D7819" w:rsidP="00700678">
      <w:r>
        <w:separator/>
      </w:r>
    </w:p>
  </w:footnote>
  <w:footnote w:type="continuationSeparator" w:id="1">
    <w:p w:rsidR="000D7819" w:rsidRDefault="000D7819" w:rsidP="007006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0D5096B"/>
    <w:multiLevelType w:val="hybridMultilevel"/>
    <w:tmpl w:val="6074C6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17A62D1"/>
    <w:multiLevelType w:val="hybridMultilevel"/>
    <w:tmpl w:val="11D6B1C8"/>
    <w:lvl w:ilvl="0" w:tplc="92820416">
      <w:start w:val="1"/>
      <w:numFmt w:val="decimal"/>
      <w:lvlText w:val="%1."/>
      <w:lvlJc w:val="left"/>
      <w:pPr>
        <w:ind w:left="513" w:hanging="435"/>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9E37EB8"/>
    <w:multiLevelType w:val="hybridMultilevel"/>
    <w:tmpl w:val="0BDC7792"/>
    <w:lvl w:ilvl="0" w:tplc="FD44D8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0AE40802"/>
    <w:multiLevelType w:val="hybridMultilevel"/>
    <w:tmpl w:val="89A4D500"/>
    <w:lvl w:ilvl="0" w:tplc="CA4AEDE6">
      <w:start w:val="4"/>
      <w:numFmt w:val="bullet"/>
      <w:lvlText w:val="-"/>
      <w:lvlJc w:val="left"/>
      <w:pPr>
        <w:ind w:left="720" w:hanging="360"/>
      </w:pPr>
      <w:rPr>
        <w:rFonts w:ascii="Times New Roman" w:eastAsia="Times New Roman" w:hAnsi="Times New Roman" w:hint="default"/>
      </w:rPr>
    </w:lvl>
    <w:lvl w:ilvl="1" w:tplc="CA4AEDE6">
      <w:start w:val="4"/>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01C3C01"/>
    <w:multiLevelType w:val="hybridMultilevel"/>
    <w:tmpl w:val="D5686EC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1A8127C"/>
    <w:multiLevelType w:val="hybridMultilevel"/>
    <w:tmpl w:val="913E6F22"/>
    <w:lvl w:ilvl="0" w:tplc="55FE56F4">
      <w:numFmt w:val="bullet"/>
      <w:lvlText w:val=""/>
      <w:lvlJc w:val="left"/>
      <w:pPr>
        <w:ind w:left="1414" w:hanging="705"/>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15545AD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nsid w:val="180522A5"/>
    <w:multiLevelType w:val="hybridMultilevel"/>
    <w:tmpl w:val="98BE3D1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A40F17"/>
    <w:multiLevelType w:val="hybridMultilevel"/>
    <w:tmpl w:val="29B8DBE4"/>
    <w:lvl w:ilvl="0" w:tplc="8C02AF8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B26F2F"/>
    <w:multiLevelType w:val="hybridMultilevel"/>
    <w:tmpl w:val="1DCEC7A0"/>
    <w:lvl w:ilvl="0" w:tplc="CA4AEDE6">
      <w:start w:val="4"/>
      <w:numFmt w:val="bullet"/>
      <w:lvlText w:val="-"/>
      <w:lvlJc w:val="left"/>
      <w:pPr>
        <w:ind w:left="720" w:hanging="360"/>
      </w:pPr>
      <w:rPr>
        <w:rFonts w:ascii="Times New Roman" w:eastAsia="Times New Roman" w:hAnsi="Times New Roman" w:hint="default"/>
      </w:rPr>
    </w:lvl>
    <w:lvl w:ilvl="1" w:tplc="C2CCC2B6">
      <w:start w:val="2"/>
      <w:numFmt w:val="bullet"/>
      <w:lvlText w:val="•"/>
      <w:lvlJc w:val="left"/>
      <w:pPr>
        <w:ind w:left="1440" w:hanging="360"/>
      </w:pPr>
      <w:rPr>
        <w:rFonts w:ascii="Palatino Linotype" w:eastAsia="Petersburg-Regular" w:hAnsi="Palatino Linotype"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0B8405D"/>
    <w:multiLevelType w:val="multilevel"/>
    <w:tmpl w:val="D0FA9100"/>
    <w:lvl w:ilvl="0">
      <w:start w:val="7"/>
      <w:numFmt w:val="decimal"/>
      <w:lvlText w:val="%1"/>
      <w:lvlJc w:val="left"/>
      <w:pPr>
        <w:ind w:left="360" w:hanging="360"/>
      </w:pPr>
      <w:rPr>
        <w:rFonts w:cs="Times New Roman" w:hint="default"/>
      </w:rPr>
    </w:lvl>
    <w:lvl w:ilvl="1">
      <w:start w:val="2"/>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nsid w:val="38991628"/>
    <w:multiLevelType w:val="hybridMultilevel"/>
    <w:tmpl w:val="D6168192"/>
    <w:lvl w:ilvl="0" w:tplc="D7B27D42">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E20001D"/>
    <w:multiLevelType w:val="hybridMultilevel"/>
    <w:tmpl w:val="7566691E"/>
    <w:lvl w:ilvl="0" w:tplc="119CF44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428A5EA4"/>
    <w:multiLevelType w:val="multilevel"/>
    <w:tmpl w:val="4D02A8CE"/>
    <w:lvl w:ilvl="0">
      <w:start w:val="6"/>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0">
    <w:nsid w:val="43A319E3"/>
    <w:multiLevelType w:val="hybridMultilevel"/>
    <w:tmpl w:val="734E0D88"/>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85C4220"/>
    <w:multiLevelType w:val="hybridMultilevel"/>
    <w:tmpl w:val="4FD6567A"/>
    <w:lvl w:ilvl="0" w:tplc="10968AC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nsid w:val="4DF023D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4FE13792"/>
    <w:multiLevelType w:val="hybridMultilevel"/>
    <w:tmpl w:val="4F3411A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04F30B6"/>
    <w:multiLevelType w:val="hybridMultilevel"/>
    <w:tmpl w:val="E1F891BE"/>
    <w:lvl w:ilvl="0" w:tplc="CD501902">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5">
    <w:nsid w:val="5AE714E8"/>
    <w:multiLevelType w:val="hybridMultilevel"/>
    <w:tmpl w:val="571C2DC0"/>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5DF41F2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5E1A5F9F"/>
    <w:multiLevelType w:val="hybridMultilevel"/>
    <w:tmpl w:val="7758FF0E"/>
    <w:lvl w:ilvl="0" w:tplc="BF9EB3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nsid w:val="5F6F6113"/>
    <w:multiLevelType w:val="hybridMultilevel"/>
    <w:tmpl w:val="3B5EFE26"/>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29C4D71"/>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658A1FD9"/>
    <w:multiLevelType w:val="hybridMultilevel"/>
    <w:tmpl w:val="3F8C39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78B1EF4"/>
    <w:multiLevelType w:val="hybridMultilevel"/>
    <w:tmpl w:val="67B857BE"/>
    <w:lvl w:ilvl="0" w:tplc="DFD44B26">
      <w:start w:val="1"/>
      <w:numFmt w:val="decimal"/>
      <w:lvlText w:val="%1."/>
      <w:lvlJc w:val="left"/>
      <w:pPr>
        <w:ind w:left="438" w:hanging="360"/>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33">
    <w:nsid w:val="67F569E6"/>
    <w:multiLevelType w:val="multilevel"/>
    <w:tmpl w:val="D1CE4C4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nsid w:val="746D4ED3"/>
    <w:multiLevelType w:val="hybridMultilevel"/>
    <w:tmpl w:val="148457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75C73251"/>
    <w:multiLevelType w:val="hybridMultilevel"/>
    <w:tmpl w:val="F272B2A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8301B44"/>
    <w:multiLevelType w:val="hybridMultilevel"/>
    <w:tmpl w:val="E398EF1E"/>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9992EE6"/>
    <w:multiLevelType w:val="hybridMultilevel"/>
    <w:tmpl w:val="DAC08A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26"/>
  </w:num>
  <w:num w:numId="3">
    <w:abstractNumId w:val="3"/>
  </w:num>
  <w:num w:numId="4">
    <w:abstractNumId w:val="13"/>
  </w:num>
  <w:num w:numId="5">
    <w:abstractNumId w:val="7"/>
  </w:num>
  <w:num w:numId="6">
    <w:abstractNumId w:val="38"/>
  </w:num>
  <w:num w:numId="7">
    <w:abstractNumId w:val="17"/>
  </w:num>
  <w:num w:numId="8">
    <w:abstractNumId w:val="31"/>
  </w:num>
  <w:num w:numId="9">
    <w:abstractNumId w:val="10"/>
  </w:num>
  <w:num w:numId="10">
    <w:abstractNumId w:val="23"/>
  </w:num>
  <w:num w:numId="11">
    <w:abstractNumId w:val="5"/>
  </w:num>
  <w:num w:numId="12">
    <w:abstractNumId w:val="14"/>
  </w:num>
  <w:num w:numId="13">
    <w:abstractNumId w:val="27"/>
  </w:num>
  <w:num w:numId="14">
    <w:abstractNumId w:val="22"/>
  </w:num>
  <w:num w:numId="15">
    <w:abstractNumId w:val="16"/>
  </w:num>
  <w:num w:numId="16">
    <w:abstractNumId w:val="4"/>
  </w:num>
  <w:num w:numId="17">
    <w:abstractNumId w:val="18"/>
  </w:num>
  <w:num w:numId="18">
    <w:abstractNumId w:val="25"/>
  </w:num>
  <w:num w:numId="19">
    <w:abstractNumId w:val="20"/>
  </w:num>
  <w:num w:numId="20">
    <w:abstractNumId w:val="36"/>
  </w:num>
  <w:num w:numId="21">
    <w:abstractNumId w:val="32"/>
  </w:num>
  <w:num w:numId="22">
    <w:abstractNumId w:val="2"/>
  </w:num>
  <w:num w:numId="23">
    <w:abstractNumId w:val="29"/>
  </w:num>
  <w:num w:numId="24">
    <w:abstractNumId w:val="11"/>
  </w:num>
  <w:num w:numId="25">
    <w:abstractNumId w:val="19"/>
  </w:num>
  <w:num w:numId="26">
    <w:abstractNumId w:val="30"/>
  </w:num>
  <w:num w:numId="27">
    <w:abstractNumId w:val="28"/>
  </w:num>
  <w:num w:numId="28">
    <w:abstractNumId w:val="9"/>
  </w:num>
  <w:num w:numId="29">
    <w:abstractNumId w:val="33"/>
  </w:num>
  <w:num w:numId="30">
    <w:abstractNumId w:val="6"/>
  </w:num>
  <w:num w:numId="31">
    <w:abstractNumId w:val="35"/>
  </w:num>
  <w:num w:numId="32">
    <w:abstractNumId w:val="37"/>
  </w:num>
  <w:num w:numId="33">
    <w:abstractNumId w:val="8"/>
  </w:num>
  <w:num w:numId="34">
    <w:abstractNumId w:val="24"/>
  </w:num>
  <w:num w:numId="35">
    <w:abstractNumId w:val="15"/>
  </w:num>
  <w:num w:numId="36">
    <w:abstractNumId w:val="34"/>
  </w:num>
  <w:num w:numId="37">
    <w:abstractNumId w:val="21"/>
  </w:num>
  <w:num w:numId="38">
    <w:abstractNumId w:val="1"/>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035CF"/>
    <w:rsid w:val="00013DB0"/>
    <w:rsid w:val="0002086B"/>
    <w:rsid w:val="00020ABC"/>
    <w:rsid w:val="000224A1"/>
    <w:rsid w:val="000240D7"/>
    <w:rsid w:val="00025DBB"/>
    <w:rsid w:val="00030968"/>
    <w:rsid w:val="00036EA6"/>
    <w:rsid w:val="0003772B"/>
    <w:rsid w:val="000431E4"/>
    <w:rsid w:val="00044158"/>
    <w:rsid w:val="00045ECC"/>
    <w:rsid w:val="00050347"/>
    <w:rsid w:val="000553D0"/>
    <w:rsid w:val="000656CB"/>
    <w:rsid w:val="00077442"/>
    <w:rsid w:val="000778D9"/>
    <w:rsid w:val="00080AF9"/>
    <w:rsid w:val="00092C77"/>
    <w:rsid w:val="000963C1"/>
    <w:rsid w:val="000A4ACE"/>
    <w:rsid w:val="000B6BD3"/>
    <w:rsid w:val="000C01E4"/>
    <w:rsid w:val="000C1ECD"/>
    <w:rsid w:val="000C504A"/>
    <w:rsid w:val="000C58CD"/>
    <w:rsid w:val="000C72FB"/>
    <w:rsid w:val="000D0A2E"/>
    <w:rsid w:val="000D33DE"/>
    <w:rsid w:val="000D45F5"/>
    <w:rsid w:val="000D50BC"/>
    <w:rsid w:val="000D7819"/>
    <w:rsid w:val="000E21E6"/>
    <w:rsid w:val="000E3A34"/>
    <w:rsid w:val="000E3F4D"/>
    <w:rsid w:val="000F1B6F"/>
    <w:rsid w:val="000F2575"/>
    <w:rsid w:val="000F76BF"/>
    <w:rsid w:val="001012D2"/>
    <w:rsid w:val="001016D7"/>
    <w:rsid w:val="00104431"/>
    <w:rsid w:val="00105559"/>
    <w:rsid w:val="001131A0"/>
    <w:rsid w:val="00115B56"/>
    <w:rsid w:val="0011774E"/>
    <w:rsid w:val="00120C39"/>
    <w:rsid w:val="00131556"/>
    <w:rsid w:val="00135B3F"/>
    <w:rsid w:val="00141E08"/>
    <w:rsid w:val="001434F2"/>
    <w:rsid w:val="00144C8C"/>
    <w:rsid w:val="00145B04"/>
    <w:rsid w:val="00150782"/>
    <w:rsid w:val="0015090A"/>
    <w:rsid w:val="0015397D"/>
    <w:rsid w:val="00162CA2"/>
    <w:rsid w:val="00164C26"/>
    <w:rsid w:val="00171AC3"/>
    <w:rsid w:val="00175EB4"/>
    <w:rsid w:val="001766C1"/>
    <w:rsid w:val="001829FB"/>
    <w:rsid w:val="001869EF"/>
    <w:rsid w:val="00190E94"/>
    <w:rsid w:val="001A5EC7"/>
    <w:rsid w:val="001B0166"/>
    <w:rsid w:val="001B4898"/>
    <w:rsid w:val="001B75FA"/>
    <w:rsid w:val="001B7909"/>
    <w:rsid w:val="001C5CDB"/>
    <w:rsid w:val="001D6162"/>
    <w:rsid w:val="001E070F"/>
    <w:rsid w:val="001E44EF"/>
    <w:rsid w:val="001E5106"/>
    <w:rsid w:val="001F0EBE"/>
    <w:rsid w:val="001F342B"/>
    <w:rsid w:val="001F798C"/>
    <w:rsid w:val="0021184B"/>
    <w:rsid w:val="00213E0A"/>
    <w:rsid w:val="00214A8C"/>
    <w:rsid w:val="0022034C"/>
    <w:rsid w:val="0022437A"/>
    <w:rsid w:val="0022556F"/>
    <w:rsid w:val="00227664"/>
    <w:rsid w:val="00243AD7"/>
    <w:rsid w:val="00266A9C"/>
    <w:rsid w:val="002742DA"/>
    <w:rsid w:val="0027621E"/>
    <w:rsid w:val="0028049F"/>
    <w:rsid w:val="00280BF4"/>
    <w:rsid w:val="002824A6"/>
    <w:rsid w:val="00286FBC"/>
    <w:rsid w:val="002970DB"/>
    <w:rsid w:val="00297EA7"/>
    <w:rsid w:val="002A021B"/>
    <w:rsid w:val="002A294F"/>
    <w:rsid w:val="002A3624"/>
    <w:rsid w:val="002A6925"/>
    <w:rsid w:val="002B1738"/>
    <w:rsid w:val="002B2543"/>
    <w:rsid w:val="002B2BEF"/>
    <w:rsid w:val="002C008D"/>
    <w:rsid w:val="002C6645"/>
    <w:rsid w:val="002C7721"/>
    <w:rsid w:val="002D097D"/>
    <w:rsid w:val="002D4C59"/>
    <w:rsid w:val="002D50CB"/>
    <w:rsid w:val="002D5372"/>
    <w:rsid w:val="002E2E8B"/>
    <w:rsid w:val="002F1EE5"/>
    <w:rsid w:val="002F3944"/>
    <w:rsid w:val="002F590D"/>
    <w:rsid w:val="002F5DC2"/>
    <w:rsid w:val="0030046E"/>
    <w:rsid w:val="003025C7"/>
    <w:rsid w:val="003037DC"/>
    <w:rsid w:val="003041E5"/>
    <w:rsid w:val="00304207"/>
    <w:rsid w:val="0030437F"/>
    <w:rsid w:val="0031138B"/>
    <w:rsid w:val="00322449"/>
    <w:rsid w:val="003239D4"/>
    <w:rsid w:val="00332B39"/>
    <w:rsid w:val="003349A5"/>
    <w:rsid w:val="003356C0"/>
    <w:rsid w:val="00344E00"/>
    <w:rsid w:val="00345342"/>
    <w:rsid w:val="00353395"/>
    <w:rsid w:val="0035744B"/>
    <w:rsid w:val="00360625"/>
    <w:rsid w:val="0036414B"/>
    <w:rsid w:val="00365A7C"/>
    <w:rsid w:val="00366C34"/>
    <w:rsid w:val="0037016A"/>
    <w:rsid w:val="00370E47"/>
    <w:rsid w:val="00372AEA"/>
    <w:rsid w:val="00373A1F"/>
    <w:rsid w:val="00377536"/>
    <w:rsid w:val="003827F8"/>
    <w:rsid w:val="003830C5"/>
    <w:rsid w:val="003833B4"/>
    <w:rsid w:val="00385EDD"/>
    <w:rsid w:val="00386403"/>
    <w:rsid w:val="003918BB"/>
    <w:rsid w:val="003977B5"/>
    <w:rsid w:val="003A7C78"/>
    <w:rsid w:val="003B0F27"/>
    <w:rsid w:val="003B1392"/>
    <w:rsid w:val="003B153D"/>
    <w:rsid w:val="003B1D69"/>
    <w:rsid w:val="003B4C93"/>
    <w:rsid w:val="003B73E4"/>
    <w:rsid w:val="003C78BA"/>
    <w:rsid w:val="003D1782"/>
    <w:rsid w:val="003D3142"/>
    <w:rsid w:val="003D364A"/>
    <w:rsid w:val="003E07A0"/>
    <w:rsid w:val="003E213F"/>
    <w:rsid w:val="003E4D38"/>
    <w:rsid w:val="003F1ED1"/>
    <w:rsid w:val="003F665A"/>
    <w:rsid w:val="003F7618"/>
    <w:rsid w:val="0041283A"/>
    <w:rsid w:val="004131ED"/>
    <w:rsid w:val="00414FBA"/>
    <w:rsid w:val="00415172"/>
    <w:rsid w:val="0041595A"/>
    <w:rsid w:val="00420FA1"/>
    <w:rsid w:val="004233AF"/>
    <w:rsid w:val="00424E07"/>
    <w:rsid w:val="004250E9"/>
    <w:rsid w:val="00425421"/>
    <w:rsid w:val="00430D7E"/>
    <w:rsid w:val="00442C63"/>
    <w:rsid w:val="00443766"/>
    <w:rsid w:val="00445B72"/>
    <w:rsid w:val="00446E62"/>
    <w:rsid w:val="00463C47"/>
    <w:rsid w:val="004675D0"/>
    <w:rsid w:val="00467AC8"/>
    <w:rsid w:val="0047259A"/>
    <w:rsid w:val="00472634"/>
    <w:rsid w:val="004728C8"/>
    <w:rsid w:val="00477FA3"/>
    <w:rsid w:val="00480C04"/>
    <w:rsid w:val="00485A35"/>
    <w:rsid w:val="00485B10"/>
    <w:rsid w:val="0049263C"/>
    <w:rsid w:val="004B53FD"/>
    <w:rsid w:val="004B7EB1"/>
    <w:rsid w:val="004C0A44"/>
    <w:rsid w:val="004C2C92"/>
    <w:rsid w:val="004C5A92"/>
    <w:rsid w:val="004C6BDD"/>
    <w:rsid w:val="004D35E2"/>
    <w:rsid w:val="004E2597"/>
    <w:rsid w:val="004F0E42"/>
    <w:rsid w:val="00504C0D"/>
    <w:rsid w:val="005072A6"/>
    <w:rsid w:val="00516A6E"/>
    <w:rsid w:val="00530454"/>
    <w:rsid w:val="00530F7B"/>
    <w:rsid w:val="00534968"/>
    <w:rsid w:val="0054025D"/>
    <w:rsid w:val="005502EE"/>
    <w:rsid w:val="0055364A"/>
    <w:rsid w:val="00554544"/>
    <w:rsid w:val="00555495"/>
    <w:rsid w:val="005568D2"/>
    <w:rsid w:val="00566296"/>
    <w:rsid w:val="005662B6"/>
    <w:rsid w:val="00570A12"/>
    <w:rsid w:val="00570EF9"/>
    <w:rsid w:val="00574225"/>
    <w:rsid w:val="00584E02"/>
    <w:rsid w:val="0059518B"/>
    <w:rsid w:val="005956B1"/>
    <w:rsid w:val="00596DF7"/>
    <w:rsid w:val="005A73F2"/>
    <w:rsid w:val="005A756A"/>
    <w:rsid w:val="005B3C3B"/>
    <w:rsid w:val="005C23A3"/>
    <w:rsid w:val="005C299E"/>
    <w:rsid w:val="005C7A5D"/>
    <w:rsid w:val="005D3BA0"/>
    <w:rsid w:val="005E21F4"/>
    <w:rsid w:val="005E4E00"/>
    <w:rsid w:val="005E6D9B"/>
    <w:rsid w:val="005E7756"/>
    <w:rsid w:val="005F320E"/>
    <w:rsid w:val="005F68CB"/>
    <w:rsid w:val="006065D2"/>
    <w:rsid w:val="00607C09"/>
    <w:rsid w:val="006110CB"/>
    <w:rsid w:val="00612E06"/>
    <w:rsid w:val="00614E13"/>
    <w:rsid w:val="0062054C"/>
    <w:rsid w:val="00621A10"/>
    <w:rsid w:val="00623C59"/>
    <w:rsid w:val="006246DD"/>
    <w:rsid w:val="00624892"/>
    <w:rsid w:val="00626851"/>
    <w:rsid w:val="006312FD"/>
    <w:rsid w:val="00636326"/>
    <w:rsid w:val="006375EA"/>
    <w:rsid w:val="00643580"/>
    <w:rsid w:val="0064544A"/>
    <w:rsid w:val="00645921"/>
    <w:rsid w:val="00647172"/>
    <w:rsid w:val="00651AE3"/>
    <w:rsid w:val="00655F68"/>
    <w:rsid w:val="00657532"/>
    <w:rsid w:val="00657828"/>
    <w:rsid w:val="00665376"/>
    <w:rsid w:val="006774E3"/>
    <w:rsid w:val="0068529F"/>
    <w:rsid w:val="006859DC"/>
    <w:rsid w:val="00690AA9"/>
    <w:rsid w:val="006A35DA"/>
    <w:rsid w:val="006A403E"/>
    <w:rsid w:val="006B05B3"/>
    <w:rsid w:val="006B2757"/>
    <w:rsid w:val="006B7D2C"/>
    <w:rsid w:val="006C71AB"/>
    <w:rsid w:val="006E50C0"/>
    <w:rsid w:val="006E6A1E"/>
    <w:rsid w:val="007003B7"/>
    <w:rsid w:val="00700678"/>
    <w:rsid w:val="00705A97"/>
    <w:rsid w:val="00711D46"/>
    <w:rsid w:val="00712FF3"/>
    <w:rsid w:val="00714167"/>
    <w:rsid w:val="00715AB5"/>
    <w:rsid w:val="00716371"/>
    <w:rsid w:val="00717424"/>
    <w:rsid w:val="00720A78"/>
    <w:rsid w:val="00721371"/>
    <w:rsid w:val="007240F4"/>
    <w:rsid w:val="00732AF5"/>
    <w:rsid w:val="007353EE"/>
    <w:rsid w:val="00735C0B"/>
    <w:rsid w:val="007372B5"/>
    <w:rsid w:val="0074008C"/>
    <w:rsid w:val="007414CC"/>
    <w:rsid w:val="00743DED"/>
    <w:rsid w:val="007560A1"/>
    <w:rsid w:val="00761AD4"/>
    <w:rsid w:val="00762049"/>
    <w:rsid w:val="00762A3F"/>
    <w:rsid w:val="00773DBC"/>
    <w:rsid w:val="007816FE"/>
    <w:rsid w:val="00781EE7"/>
    <w:rsid w:val="00784068"/>
    <w:rsid w:val="00785B15"/>
    <w:rsid w:val="00785D4F"/>
    <w:rsid w:val="00794CE8"/>
    <w:rsid w:val="007A0FE7"/>
    <w:rsid w:val="007A5ECF"/>
    <w:rsid w:val="007A644D"/>
    <w:rsid w:val="007B1F2E"/>
    <w:rsid w:val="007B703D"/>
    <w:rsid w:val="007D17F7"/>
    <w:rsid w:val="007D1F4C"/>
    <w:rsid w:val="007E18E3"/>
    <w:rsid w:val="007E73C9"/>
    <w:rsid w:val="007F6D04"/>
    <w:rsid w:val="007F6E1C"/>
    <w:rsid w:val="00800A93"/>
    <w:rsid w:val="008073C3"/>
    <w:rsid w:val="0081285A"/>
    <w:rsid w:val="00813F4C"/>
    <w:rsid w:val="00814C95"/>
    <w:rsid w:val="00815D83"/>
    <w:rsid w:val="008207A5"/>
    <w:rsid w:val="00823921"/>
    <w:rsid w:val="00824460"/>
    <w:rsid w:val="008251CB"/>
    <w:rsid w:val="00831EFB"/>
    <w:rsid w:val="00844E16"/>
    <w:rsid w:val="00846129"/>
    <w:rsid w:val="00847297"/>
    <w:rsid w:val="00851AE5"/>
    <w:rsid w:val="00854005"/>
    <w:rsid w:val="00856CA9"/>
    <w:rsid w:val="00856CB8"/>
    <w:rsid w:val="00861244"/>
    <w:rsid w:val="00865F53"/>
    <w:rsid w:val="0087105E"/>
    <w:rsid w:val="00873DDD"/>
    <w:rsid w:val="00877010"/>
    <w:rsid w:val="00877718"/>
    <w:rsid w:val="00877963"/>
    <w:rsid w:val="00882107"/>
    <w:rsid w:val="0088550C"/>
    <w:rsid w:val="0088600D"/>
    <w:rsid w:val="00890748"/>
    <w:rsid w:val="008930A8"/>
    <w:rsid w:val="00895865"/>
    <w:rsid w:val="008961C3"/>
    <w:rsid w:val="008A534A"/>
    <w:rsid w:val="008A6325"/>
    <w:rsid w:val="008B04E6"/>
    <w:rsid w:val="008B1DC2"/>
    <w:rsid w:val="008B2F76"/>
    <w:rsid w:val="008C162A"/>
    <w:rsid w:val="008C29B1"/>
    <w:rsid w:val="008C5F06"/>
    <w:rsid w:val="008D1601"/>
    <w:rsid w:val="008D2233"/>
    <w:rsid w:val="008D3169"/>
    <w:rsid w:val="008D42EE"/>
    <w:rsid w:val="008D46F4"/>
    <w:rsid w:val="008D5AD2"/>
    <w:rsid w:val="008D665B"/>
    <w:rsid w:val="008D74C9"/>
    <w:rsid w:val="008E3DA5"/>
    <w:rsid w:val="008E4ED9"/>
    <w:rsid w:val="008E5127"/>
    <w:rsid w:val="008E654F"/>
    <w:rsid w:val="008F02A5"/>
    <w:rsid w:val="008F2EB6"/>
    <w:rsid w:val="008F32EF"/>
    <w:rsid w:val="008F6E8D"/>
    <w:rsid w:val="008F7642"/>
    <w:rsid w:val="0090029B"/>
    <w:rsid w:val="00902708"/>
    <w:rsid w:val="00913072"/>
    <w:rsid w:val="00925104"/>
    <w:rsid w:val="00925B91"/>
    <w:rsid w:val="00934632"/>
    <w:rsid w:val="0093633B"/>
    <w:rsid w:val="0093724C"/>
    <w:rsid w:val="00937296"/>
    <w:rsid w:val="00955E83"/>
    <w:rsid w:val="00961624"/>
    <w:rsid w:val="00963AEA"/>
    <w:rsid w:val="009672BA"/>
    <w:rsid w:val="0097452B"/>
    <w:rsid w:val="00977685"/>
    <w:rsid w:val="009831A4"/>
    <w:rsid w:val="009867AC"/>
    <w:rsid w:val="0098691C"/>
    <w:rsid w:val="0099039C"/>
    <w:rsid w:val="009963AC"/>
    <w:rsid w:val="009A2380"/>
    <w:rsid w:val="009A4663"/>
    <w:rsid w:val="009B2F43"/>
    <w:rsid w:val="009B46C9"/>
    <w:rsid w:val="009B77B4"/>
    <w:rsid w:val="009C03E5"/>
    <w:rsid w:val="009C26BE"/>
    <w:rsid w:val="009C4AE1"/>
    <w:rsid w:val="009D47CF"/>
    <w:rsid w:val="009D714C"/>
    <w:rsid w:val="009E0041"/>
    <w:rsid w:val="009E6D98"/>
    <w:rsid w:val="009E7E29"/>
    <w:rsid w:val="009F0018"/>
    <w:rsid w:val="009F241B"/>
    <w:rsid w:val="009F2437"/>
    <w:rsid w:val="009F2FAF"/>
    <w:rsid w:val="009F3E1E"/>
    <w:rsid w:val="009F3FA0"/>
    <w:rsid w:val="009F56E2"/>
    <w:rsid w:val="00A035CF"/>
    <w:rsid w:val="00A0773A"/>
    <w:rsid w:val="00A12D93"/>
    <w:rsid w:val="00A160F1"/>
    <w:rsid w:val="00A22089"/>
    <w:rsid w:val="00A24220"/>
    <w:rsid w:val="00A25E1A"/>
    <w:rsid w:val="00A2605C"/>
    <w:rsid w:val="00A32F52"/>
    <w:rsid w:val="00A37F27"/>
    <w:rsid w:val="00A47639"/>
    <w:rsid w:val="00A53881"/>
    <w:rsid w:val="00A57021"/>
    <w:rsid w:val="00A60F0F"/>
    <w:rsid w:val="00A622DC"/>
    <w:rsid w:val="00A71B2A"/>
    <w:rsid w:val="00A72595"/>
    <w:rsid w:val="00A7657A"/>
    <w:rsid w:val="00A76DA0"/>
    <w:rsid w:val="00A80B03"/>
    <w:rsid w:val="00A80F07"/>
    <w:rsid w:val="00A8104C"/>
    <w:rsid w:val="00A84957"/>
    <w:rsid w:val="00A8617E"/>
    <w:rsid w:val="00A9452C"/>
    <w:rsid w:val="00A946DA"/>
    <w:rsid w:val="00A9563F"/>
    <w:rsid w:val="00AA28F8"/>
    <w:rsid w:val="00AB1227"/>
    <w:rsid w:val="00AB4A2C"/>
    <w:rsid w:val="00AC11DE"/>
    <w:rsid w:val="00AC19EE"/>
    <w:rsid w:val="00AC329D"/>
    <w:rsid w:val="00AC5996"/>
    <w:rsid w:val="00AD11D7"/>
    <w:rsid w:val="00AD2B66"/>
    <w:rsid w:val="00AD2DAD"/>
    <w:rsid w:val="00AE33C9"/>
    <w:rsid w:val="00AF2FBD"/>
    <w:rsid w:val="00B0190F"/>
    <w:rsid w:val="00B01C39"/>
    <w:rsid w:val="00B04476"/>
    <w:rsid w:val="00B04FFD"/>
    <w:rsid w:val="00B07A44"/>
    <w:rsid w:val="00B116B0"/>
    <w:rsid w:val="00B12478"/>
    <w:rsid w:val="00B15920"/>
    <w:rsid w:val="00B16304"/>
    <w:rsid w:val="00B2233C"/>
    <w:rsid w:val="00B35DE8"/>
    <w:rsid w:val="00B437AF"/>
    <w:rsid w:val="00B45972"/>
    <w:rsid w:val="00B538F1"/>
    <w:rsid w:val="00B54486"/>
    <w:rsid w:val="00B625EA"/>
    <w:rsid w:val="00B65308"/>
    <w:rsid w:val="00B6583A"/>
    <w:rsid w:val="00B71B50"/>
    <w:rsid w:val="00B90DFE"/>
    <w:rsid w:val="00B9122A"/>
    <w:rsid w:val="00B91EF8"/>
    <w:rsid w:val="00BA085B"/>
    <w:rsid w:val="00BB09C9"/>
    <w:rsid w:val="00BB1619"/>
    <w:rsid w:val="00BB4E55"/>
    <w:rsid w:val="00BC0436"/>
    <w:rsid w:val="00BC1411"/>
    <w:rsid w:val="00BC4588"/>
    <w:rsid w:val="00BC5377"/>
    <w:rsid w:val="00BC5524"/>
    <w:rsid w:val="00BC55C7"/>
    <w:rsid w:val="00BD11A4"/>
    <w:rsid w:val="00BE3920"/>
    <w:rsid w:val="00BE3F9F"/>
    <w:rsid w:val="00BF0CF2"/>
    <w:rsid w:val="00BF0DEF"/>
    <w:rsid w:val="00BF1C85"/>
    <w:rsid w:val="00BF356E"/>
    <w:rsid w:val="00BF407F"/>
    <w:rsid w:val="00BF7025"/>
    <w:rsid w:val="00C00EEA"/>
    <w:rsid w:val="00C01124"/>
    <w:rsid w:val="00C06957"/>
    <w:rsid w:val="00C123FE"/>
    <w:rsid w:val="00C275E1"/>
    <w:rsid w:val="00C37266"/>
    <w:rsid w:val="00C37612"/>
    <w:rsid w:val="00C43E47"/>
    <w:rsid w:val="00C56D9C"/>
    <w:rsid w:val="00C653FA"/>
    <w:rsid w:val="00C65844"/>
    <w:rsid w:val="00C66243"/>
    <w:rsid w:val="00C70693"/>
    <w:rsid w:val="00C83404"/>
    <w:rsid w:val="00C87E4A"/>
    <w:rsid w:val="00C919E4"/>
    <w:rsid w:val="00CA3F94"/>
    <w:rsid w:val="00CA631C"/>
    <w:rsid w:val="00CB1147"/>
    <w:rsid w:val="00CB319E"/>
    <w:rsid w:val="00CC38E8"/>
    <w:rsid w:val="00CC65D9"/>
    <w:rsid w:val="00CC6A03"/>
    <w:rsid w:val="00CC6DBA"/>
    <w:rsid w:val="00CD2326"/>
    <w:rsid w:val="00CD64A3"/>
    <w:rsid w:val="00CE1193"/>
    <w:rsid w:val="00CE4551"/>
    <w:rsid w:val="00CE703B"/>
    <w:rsid w:val="00CF6B2B"/>
    <w:rsid w:val="00D06028"/>
    <w:rsid w:val="00D06265"/>
    <w:rsid w:val="00D07CF6"/>
    <w:rsid w:val="00D10F5F"/>
    <w:rsid w:val="00D11796"/>
    <w:rsid w:val="00D1603F"/>
    <w:rsid w:val="00D24D89"/>
    <w:rsid w:val="00D2634D"/>
    <w:rsid w:val="00D27D75"/>
    <w:rsid w:val="00D37E73"/>
    <w:rsid w:val="00D67AF5"/>
    <w:rsid w:val="00D75B31"/>
    <w:rsid w:val="00D767EB"/>
    <w:rsid w:val="00D77E3C"/>
    <w:rsid w:val="00D82FA5"/>
    <w:rsid w:val="00D83CEA"/>
    <w:rsid w:val="00D87978"/>
    <w:rsid w:val="00D879D4"/>
    <w:rsid w:val="00DA0530"/>
    <w:rsid w:val="00DA0D08"/>
    <w:rsid w:val="00DA3C4B"/>
    <w:rsid w:val="00DA7003"/>
    <w:rsid w:val="00DB4F00"/>
    <w:rsid w:val="00DB52C4"/>
    <w:rsid w:val="00DB5975"/>
    <w:rsid w:val="00DB77A2"/>
    <w:rsid w:val="00DC11F5"/>
    <w:rsid w:val="00DC25F4"/>
    <w:rsid w:val="00DC272C"/>
    <w:rsid w:val="00DC3106"/>
    <w:rsid w:val="00DC7AAF"/>
    <w:rsid w:val="00DD500C"/>
    <w:rsid w:val="00DD59DF"/>
    <w:rsid w:val="00DE36EB"/>
    <w:rsid w:val="00DF6AF6"/>
    <w:rsid w:val="00E006DD"/>
    <w:rsid w:val="00E038A3"/>
    <w:rsid w:val="00E03A9B"/>
    <w:rsid w:val="00E04568"/>
    <w:rsid w:val="00E05591"/>
    <w:rsid w:val="00E074A7"/>
    <w:rsid w:val="00E075BE"/>
    <w:rsid w:val="00E15805"/>
    <w:rsid w:val="00E16BF4"/>
    <w:rsid w:val="00E17EB6"/>
    <w:rsid w:val="00E25BB8"/>
    <w:rsid w:val="00E27808"/>
    <w:rsid w:val="00E42920"/>
    <w:rsid w:val="00E5078C"/>
    <w:rsid w:val="00E5286A"/>
    <w:rsid w:val="00E559BA"/>
    <w:rsid w:val="00E56A8C"/>
    <w:rsid w:val="00E6274F"/>
    <w:rsid w:val="00E6680B"/>
    <w:rsid w:val="00E6719B"/>
    <w:rsid w:val="00E733D4"/>
    <w:rsid w:val="00E77251"/>
    <w:rsid w:val="00E803E6"/>
    <w:rsid w:val="00E826B9"/>
    <w:rsid w:val="00E83201"/>
    <w:rsid w:val="00E856C7"/>
    <w:rsid w:val="00E85924"/>
    <w:rsid w:val="00E94882"/>
    <w:rsid w:val="00E9652B"/>
    <w:rsid w:val="00E97EAE"/>
    <w:rsid w:val="00EA3226"/>
    <w:rsid w:val="00EA36BB"/>
    <w:rsid w:val="00EA4D93"/>
    <w:rsid w:val="00EA546A"/>
    <w:rsid w:val="00EB3A07"/>
    <w:rsid w:val="00EB5407"/>
    <w:rsid w:val="00EB56C0"/>
    <w:rsid w:val="00EC7C60"/>
    <w:rsid w:val="00ED2C3B"/>
    <w:rsid w:val="00ED4274"/>
    <w:rsid w:val="00EE17B4"/>
    <w:rsid w:val="00EE4163"/>
    <w:rsid w:val="00EE48FB"/>
    <w:rsid w:val="00EF0BE7"/>
    <w:rsid w:val="00F008F2"/>
    <w:rsid w:val="00F10668"/>
    <w:rsid w:val="00F20CC9"/>
    <w:rsid w:val="00F24678"/>
    <w:rsid w:val="00F32E9C"/>
    <w:rsid w:val="00F33385"/>
    <w:rsid w:val="00F33E33"/>
    <w:rsid w:val="00F349C8"/>
    <w:rsid w:val="00F418E3"/>
    <w:rsid w:val="00F45429"/>
    <w:rsid w:val="00F50FCF"/>
    <w:rsid w:val="00F51F70"/>
    <w:rsid w:val="00F540B2"/>
    <w:rsid w:val="00F548AD"/>
    <w:rsid w:val="00F5687E"/>
    <w:rsid w:val="00F63A78"/>
    <w:rsid w:val="00F706C4"/>
    <w:rsid w:val="00F72DC2"/>
    <w:rsid w:val="00F73539"/>
    <w:rsid w:val="00F82CAB"/>
    <w:rsid w:val="00F87927"/>
    <w:rsid w:val="00FA2D42"/>
    <w:rsid w:val="00FA5C98"/>
    <w:rsid w:val="00FA7FEA"/>
    <w:rsid w:val="00FB1ADE"/>
    <w:rsid w:val="00FB519E"/>
    <w:rsid w:val="00FD64D8"/>
    <w:rsid w:val="00FE4BD9"/>
    <w:rsid w:val="00FF1D22"/>
    <w:rsid w:val="00FF3E51"/>
    <w:rsid w:val="00FF5FA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11D7"/>
    <w:pPr>
      <w:widowControl w:val="0"/>
      <w:autoSpaceDE w:val="0"/>
      <w:autoSpaceDN w:val="0"/>
      <w:adjustRightInd w:val="0"/>
    </w:pPr>
    <w:rPr>
      <w:sz w:val="24"/>
      <w:szCs w:val="24"/>
    </w:rPr>
  </w:style>
  <w:style w:type="paragraph" w:styleId="Heading3">
    <w:name w:val="heading 3"/>
    <w:basedOn w:val="Normal"/>
    <w:next w:val="Normal"/>
    <w:link w:val="Heading3Char"/>
    <w:uiPriority w:val="99"/>
    <w:qFormat/>
    <w:rsid w:val="00A035CF"/>
    <w:pPr>
      <w:keepNext/>
      <w:spacing w:before="240" w:after="60"/>
      <w:outlineLvl w:val="2"/>
    </w:pPr>
    <w:rPr>
      <w:rFonts w:ascii="Cambria" w:hAnsi="Cambria"/>
      <w:b/>
      <w:b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A035CF"/>
    <w:rPr>
      <w:rFonts w:ascii="Cambria" w:hAnsi="Cambria" w:cs="Times New Roman"/>
      <w:b/>
      <w:bCs/>
      <w:sz w:val="26"/>
      <w:szCs w:val="26"/>
    </w:rPr>
  </w:style>
  <w:style w:type="paragraph" w:customStyle="1" w:styleId="Style8">
    <w:name w:val="Style8"/>
    <w:basedOn w:val="Normal"/>
    <w:uiPriority w:val="99"/>
    <w:rsid w:val="00A035CF"/>
  </w:style>
  <w:style w:type="paragraph" w:customStyle="1" w:styleId="Style11">
    <w:name w:val="Style11"/>
    <w:basedOn w:val="Normal"/>
    <w:uiPriority w:val="99"/>
    <w:rsid w:val="00A035CF"/>
    <w:pPr>
      <w:jc w:val="center"/>
    </w:pPr>
  </w:style>
  <w:style w:type="paragraph" w:customStyle="1" w:styleId="Style12">
    <w:name w:val="Style12"/>
    <w:basedOn w:val="Normal"/>
    <w:uiPriority w:val="99"/>
    <w:rsid w:val="00A035CF"/>
    <w:pPr>
      <w:spacing w:line="230" w:lineRule="exact"/>
    </w:pPr>
  </w:style>
  <w:style w:type="paragraph" w:customStyle="1" w:styleId="Style15">
    <w:name w:val="Style15"/>
    <w:basedOn w:val="Normal"/>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Header">
    <w:name w:val="header"/>
    <w:basedOn w:val="Normal"/>
    <w:link w:val="HeaderChar"/>
    <w:uiPriority w:val="99"/>
    <w:rsid w:val="00700678"/>
    <w:pPr>
      <w:tabs>
        <w:tab w:val="center" w:pos="4677"/>
        <w:tab w:val="right" w:pos="9355"/>
      </w:tabs>
    </w:pPr>
  </w:style>
  <w:style w:type="character" w:customStyle="1" w:styleId="HeaderChar">
    <w:name w:val="Header Char"/>
    <w:basedOn w:val="DefaultParagraphFont"/>
    <w:link w:val="Header"/>
    <w:uiPriority w:val="99"/>
    <w:locked/>
    <w:rsid w:val="00700678"/>
    <w:rPr>
      <w:rFonts w:cs="Times New Roman"/>
      <w:sz w:val="24"/>
      <w:szCs w:val="24"/>
    </w:rPr>
  </w:style>
  <w:style w:type="paragraph" w:styleId="Footer">
    <w:name w:val="footer"/>
    <w:basedOn w:val="Normal"/>
    <w:link w:val="FooterChar"/>
    <w:uiPriority w:val="99"/>
    <w:rsid w:val="00700678"/>
    <w:pPr>
      <w:tabs>
        <w:tab w:val="center" w:pos="4677"/>
        <w:tab w:val="right" w:pos="9355"/>
      </w:tabs>
    </w:pPr>
  </w:style>
  <w:style w:type="character" w:customStyle="1" w:styleId="FooterChar">
    <w:name w:val="Footer Char"/>
    <w:basedOn w:val="DefaultParagraphFont"/>
    <w:link w:val="Footer"/>
    <w:uiPriority w:val="99"/>
    <w:locked/>
    <w:rsid w:val="00700678"/>
    <w:rPr>
      <w:rFonts w:cs="Times New Roman"/>
      <w:sz w:val="24"/>
      <w:szCs w:val="24"/>
    </w:rPr>
  </w:style>
  <w:style w:type="table" w:styleId="TableGrid">
    <w:name w:val="Table Grid"/>
    <w:basedOn w:val="TableNormal"/>
    <w:uiPriority w:val="99"/>
    <w:rsid w:val="00621A1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FootnoteText">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Normal"/>
    <w:link w:val="FootnoteTextChar"/>
    <w:uiPriority w:val="99"/>
    <w:rsid w:val="00353395"/>
    <w:pPr>
      <w:widowControl/>
      <w:autoSpaceDE/>
      <w:autoSpaceDN/>
      <w:adjustRightInd/>
    </w:pPr>
    <w:rPr>
      <w:sz w:val="20"/>
      <w:szCs w:val="20"/>
    </w:rPr>
  </w:style>
  <w:style w:type="character" w:customStyle="1" w:styleId="FootnoteTextChar">
    <w:name w:val="Footnote Text Char"/>
    <w:aliases w:val="Текст сноски Знак1 Знак Char,Текст сноски Знак Знак Знак Char,Char Знак Char,Char Знак Char Char Char,Footnote Text1 Знак Char,Char Знак Char Char1 Знак Char,Char Знак Char Char1 Char,Текст сноски1 Char,Текст сноски Знак Знак Char"/>
    <w:basedOn w:val="DefaultParagraphFont"/>
    <w:link w:val="FootnoteText"/>
    <w:uiPriority w:val="99"/>
    <w:locked/>
    <w:rsid w:val="00353395"/>
    <w:rPr>
      <w:rFonts w:cs="Times New Roman"/>
    </w:rPr>
  </w:style>
  <w:style w:type="character" w:customStyle="1" w:styleId="5">
    <w:name w:val="Основной текст (5)_"/>
    <w:basedOn w:val="DefaultParagraphFont"/>
    <w:link w:val="50"/>
    <w:uiPriority w:val="99"/>
    <w:locked/>
    <w:rsid w:val="009F241B"/>
    <w:rPr>
      <w:rFonts w:cs="Times New Roman"/>
      <w:sz w:val="18"/>
      <w:szCs w:val="18"/>
      <w:shd w:val="clear" w:color="auto" w:fill="FFFFFF"/>
    </w:rPr>
  </w:style>
  <w:style w:type="paragraph" w:customStyle="1" w:styleId="50">
    <w:name w:val="Основной текст (5)"/>
    <w:basedOn w:val="Normal"/>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
    <w:name w:val="Основной текст (3)_"/>
    <w:basedOn w:val="DefaultParagraphFont"/>
    <w:link w:val="30"/>
    <w:uiPriority w:val="99"/>
    <w:locked/>
    <w:rsid w:val="009F241B"/>
    <w:rPr>
      <w:rFonts w:cs="Times New Roman"/>
      <w:spacing w:val="3"/>
      <w:sz w:val="18"/>
      <w:szCs w:val="18"/>
      <w:shd w:val="clear" w:color="auto" w:fill="FFFFFF"/>
    </w:rPr>
  </w:style>
  <w:style w:type="paragraph" w:customStyle="1" w:styleId="30">
    <w:name w:val="Основной текст (3)"/>
    <w:basedOn w:val="Normal"/>
    <w:link w:val="3"/>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DefaultParagraphFont"/>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Normal"/>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DefaultParagraphFont"/>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Normal"/>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DefaultParagraphFont"/>
    <w:link w:val="40"/>
    <w:uiPriority w:val="99"/>
    <w:locked/>
    <w:rsid w:val="009F241B"/>
    <w:rPr>
      <w:rFonts w:cs="Times New Roman"/>
      <w:sz w:val="19"/>
      <w:szCs w:val="19"/>
      <w:shd w:val="clear" w:color="auto" w:fill="FFFFFF"/>
    </w:rPr>
  </w:style>
  <w:style w:type="paragraph" w:customStyle="1" w:styleId="40">
    <w:name w:val="Основной текст (4)"/>
    <w:basedOn w:val="Normal"/>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0">
    <w:name w:val="Основной текст_"/>
    <w:basedOn w:val="DefaultParagraphFont"/>
    <w:link w:val="31"/>
    <w:uiPriority w:val="99"/>
    <w:locked/>
    <w:rsid w:val="0037016A"/>
    <w:rPr>
      <w:rFonts w:cs="Times New Roman"/>
      <w:sz w:val="28"/>
      <w:szCs w:val="28"/>
      <w:shd w:val="clear" w:color="auto" w:fill="FFFFFF"/>
    </w:rPr>
  </w:style>
  <w:style w:type="paragraph" w:customStyle="1" w:styleId="31">
    <w:name w:val="Основной текст3"/>
    <w:basedOn w:val="Normal"/>
    <w:link w:val="a0"/>
    <w:uiPriority w:val="99"/>
    <w:rsid w:val="0037016A"/>
    <w:pPr>
      <w:widowControl/>
      <w:shd w:val="clear" w:color="auto" w:fill="FFFFFF"/>
      <w:autoSpaceDE/>
      <w:autoSpaceDN/>
      <w:adjustRightInd/>
      <w:spacing w:line="322" w:lineRule="exact"/>
      <w:ind w:hanging="360"/>
    </w:pPr>
    <w:rPr>
      <w:sz w:val="28"/>
      <w:szCs w:val="28"/>
    </w:rPr>
  </w:style>
  <w:style w:type="character" w:styleId="Hyperlink">
    <w:name w:val="Hyperlink"/>
    <w:basedOn w:val="DefaultParagraphFont"/>
    <w:uiPriority w:val="99"/>
    <w:rsid w:val="00141E08"/>
    <w:rPr>
      <w:rFonts w:cs="Times New Roman"/>
      <w:color w:val="0000FF"/>
      <w:u w:val="single"/>
    </w:rPr>
  </w:style>
  <w:style w:type="paragraph" w:customStyle="1" w:styleId="1">
    <w:name w:val="Абзац списка1"/>
    <w:basedOn w:val="Normal"/>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CommentReference">
    <w:name w:val="annotation reference"/>
    <w:basedOn w:val="DefaultParagraphFont"/>
    <w:uiPriority w:val="99"/>
    <w:semiHidden/>
    <w:rsid w:val="002D097D"/>
    <w:rPr>
      <w:rFonts w:cs="Times New Roman"/>
      <w:sz w:val="16"/>
      <w:szCs w:val="16"/>
    </w:rPr>
  </w:style>
  <w:style w:type="paragraph" w:styleId="CommentText">
    <w:name w:val="annotation text"/>
    <w:basedOn w:val="Normal"/>
    <w:link w:val="CommentTextChar"/>
    <w:uiPriority w:val="99"/>
    <w:semiHidden/>
    <w:rsid w:val="002D097D"/>
    <w:rPr>
      <w:sz w:val="20"/>
      <w:szCs w:val="20"/>
    </w:rPr>
  </w:style>
  <w:style w:type="character" w:customStyle="1" w:styleId="CommentTextChar">
    <w:name w:val="Comment Text Char"/>
    <w:basedOn w:val="DefaultParagraphFont"/>
    <w:link w:val="CommentText"/>
    <w:uiPriority w:val="99"/>
    <w:semiHidden/>
    <w:locked/>
    <w:rsid w:val="002D097D"/>
    <w:rPr>
      <w:rFonts w:cs="Times New Roman"/>
    </w:rPr>
  </w:style>
  <w:style w:type="paragraph" w:styleId="CommentSubject">
    <w:name w:val="annotation subject"/>
    <w:basedOn w:val="CommentText"/>
    <w:next w:val="CommentText"/>
    <w:link w:val="CommentSubjectChar"/>
    <w:uiPriority w:val="99"/>
    <w:semiHidden/>
    <w:rsid w:val="002D097D"/>
    <w:rPr>
      <w:b/>
      <w:bCs/>
    </w:rPr>
  </w:style>
  <w:style w:type="character" w:customStyle="1" w:styleId="CommentSubjectChar">
    <w:name w:val="Comment Subject Char"/>
    <w:basedOn w:val="CommentTextChar"/>
    <w:link w:val="CommentSubject"/>
    <w:uiPriority w:val="99"/>
    <w:semiHidden/>
    <w:locked/>
    <w:rsid w:val="002D097D"/>
    <w:rPr>
      <w:b/>
      <w:bCs/>
    </w:rPr>
  </w:style>
  <w:style w:type="paragraph" w:styleId="BalloonText">
    <w:name w:val="Balloon Text"/>
    <w:basedOn w:val="Normal"/>
    <w:link w:val="BalloonTextChar"/>
    <w:uiPriority w:val="99"/>
    <w:semiHidden/>
    <w:rsid w:val="002D097D"/>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2D097D"/>
    <w:rPr>
      <w:rFonts w:ascii="Segoe UI" w:hAnsi="Segoe UI" w:cs="Segoe UI"/>
      <w:sz w:val="18"/>
      <w:szCs w:val="18"/>
    </w:rPr>
  </w:style>
  <w:style w:type="character" w:customStyle="1" w:styleId="apple-converted-space">
    <w:name w:val="apple-converted-space"/>
    <w:basedOn w:val="DefaultParagraphFont"/>
    <w:uiPriority w:val="99"/>
    <w:rsid w:val="00C01124"/>
    <w:rPr>
      <w:rFonts w:cs="Times New Roman"/>
    </w:rPr>
  </w:style>
  <w:style w:type="paragraph" w:styleId="NormalWeb">
    <w:name w:val="Normal (Web)"/>
    <w:aliases w:val="Обычный (Web)"/>
    <w:basedOn w:val="Normal"/>
    <w:uiPriority w:val="99"/>
    <w:rsid w:val="000E3F4D"/>
    <w:pPr>
      <w:widowControl/>
      <w:autoSpaceDE/>
      <w:autoSpaceDN/>
      <w:adjustRightInd/>
      <w:spacing w:after="50"/>
    </w:pPr>
    <w:rPr>
      <w:rFonts w:ascii="Verdana" w:hAnsi="Verdana"/>
      <w:color w:val="494949"/>
      <w:sz w:val="12"/>
      <w:szCs w:val="12"/>
    </w:rPr>
  </w:style>
  <w:style w:type="paragraph" w:customStyle="1" w:styleId="a1">
    <w:name w:val="а Обычный"/>
    <w:basedOn w:val="Normal"/>
    <w:link w:val="a2"/>
    <w:uiPriority w:val="99"/>
    <w:rsid w:val="000E3F4D"/>
    <w:pPr>
      <w:autoSpaceDE/>
      <w:autoSpaceDN/>
      <w:adjustRightInd/>
      <w:ind w:firstLine="567"/>
      <w:jc w:val="both"/>
    </w:pPr>
    <w:rPr>
      <w:iCs/>
      <w:sz w:val="28"/>
    </w:rPr>
  </w:style>
  <w:style w:type="character" w:customStyle="1" w:styleId="a2">
    <w:name w:val="а Обычный Знак"/>
    <w:link w:val="a1"/>
    <w:uiPriority w:val="99"/>
    <w:locked/>
    <w:rsid w:val="000E3F4D"/>
    <w:rPr>
      <w:sz w:val="24"/>
    </w:rPr>
  </w:style>
  <w:style w:type="paragraph" w:customStyle="1" w:styleId="a3">
    <w:name w:val="а Вопросы ПТК"/>
    <w:basedOn w:val="Normal"/>
    <w:link w:val="a4"/>
    <w:uiPriority w:val="99"/>
    <w:rsid w:val="000E3F4D"/>
    <w:pPr>
      <w:autoSpaceDE/>
      <w:autoSpaceDN/>
      <w:adjustRightInd/>
      <w:ind w:firstLine="567"/>
      <w:jc w:val="both"/>
    </w:pPr>
    <w:rPr>
      <w:b/>
      <w:bCs/>
      <w:i/>
      <w:iCs/>
      <w:sz w:val="28"/>
    </w:rPr>
  </w:style>
  <w:style w:type="character" w:customStyle="1" w:styleId="a4">
    <w:name w:val="а Вопросы ПТК Знак"/>
    <w:link w:val="a3"/>
    <w:uiPriority w:val="99"/>
    <w:locked/>
    <w:rsid w:val="000E3F4D"/>
    <w:rPr>
      <w:b/>
      <w:i/>
      <w:sz w:val="24"/>
    </w:rPr>
  </w:style>
  <w:style w:type="paragraph" w:customStyle="1" w:styleId="a">
    <w:name w:val="а Список маркированный"/>
    <w:basedOn w:val="Normal"/>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Normal"/>
    <w:uiPriority w:val="99"/>
    <w:rsid w:val="000E3F4D"/>
    <w:pPr>
      <w:widowControl/>
      <w:autoSpaceDE/>
      <w:autoSpaceDN/>
      <w:adjustRightInd/>
      <w:spacing w:before="240" w:after="120"/>
      <w:ind w:left="1021" w:hanging="1021"/>
    </w:pPr>
    <w:rPr>
      <w:b/>
      <w:bCs/>
      <w:sz w:val="28"/>
      <w:szCs w:val="28"/>
    </w:rPr>
  </w:style>
  <w:style w:type="paragraph" w:customStyle="1" w:styleId="a5">
    <w:name w:val="а Заголовок темы"/>
    <w:basedOn w:val="Normal"/>
    <w:uiPriority w:val="99"/>
    <w:rsid w:val="000E3F4D"/>
    <w:pPr>
      <w:widowControl/>
      <w:autoSpaceDE/>
      <w:autoSpaceDN/>
      <w:adjustRightInd/>
    </w:pPr>
    <w:rPr>
      <w:b/>
      <w:bCs/>
      <w:sz w:val="28"/>
    </w:rPr>
  </w:style>
  <w:style w:type="character" w:customStyle="1" w:styleId="FontStyle156">
    <w:name w:val="Font Style156"/>
    <w:basedOn w:val="DefaultParagraphFont"/>
    <w:uiPriority w:val="99"/>
    <w:rsid w:val="001869EF"/>
    <w:rPr>
      <w:rFonts w:ascii="Times New Roman" w:hAnsi="Times New Roman" w:cs="Times New Roman"/>
      <w:color w:val="000000"/>
      <w:sz w:val="22"/>
      <w:szCs w:val="22"/>
    </w:rPr>
  </w:style>
  <w:style w:type="character" w:customStyle="1" w:styleId="s2">
    <w:name w:val="s2"/>
    <w:basedOn w:val="DefaultParagraphFont"/>
    <w:uiPriority w:val="99"/>
    <w:rsid w:val="006B2757"/>
    <w:rPr>
      <w:rFonts w:cs="Times New Roman"/>
    </w:rPr>
  </w:style>
  <w:style w:type="character" w:customStyle="1" w:styleId="s1">
    <w:name w:val="s1"/>
    <w:basedOn w:val="DefaultParagraphFont"/>
    <w:uiPriority w:val="99"/>
    <w:rsid w:val="006B2757"/>
    <w:rPr>
      <w:rFonts w:cs="Times New Roman"/>
    </w:rPr>
  </w:style>
  <w:style w:type="paragraph" w:customStyle="1" w:styleId="s10">
    <w:name w:val="s_1"/>
    <w:basedOn w:val="Normal"/>
    <w:uiPriority w:val="99"/>
    <w:rsid w:val="00BC5524"/>
    <w:pPr>
      <w:widowControl/>
      <w:autoSpaceDE/>
      <w:autoSpaceDN/>
      <w:adjustRightInd/>
      <w:spacing w:before="100" w:beforeAutospacing="1" w:after="100" w:afterAutospacing="1"/>
    </w:pPr>
  </w:style>
  <w:style w:type="paragraph" w:customStyle="1" w:styleId="pj">
    <w:name w:val="pj"/>
    <w:basedOn w:val="Normal"/>
    <w:uiPriority w:val="99"/>
    <w:rsid w:val="00BC5524"/>
    <w:pPr>
      <w:widowControl/>
      <w:autoSpaceDE/>
      <w:autoSpaceDN/>
      <w:adjustRightInd/>
      <w:spacing w:before="100" w:beforeAutospacing="1" w:after="100" w:afterAutospacing="1"/>
    </w:pPr>
  </w:style>
  <w:style w:type="character" w:customStyle="1" w:styleId="right-answer">
    <w:name w:val="right-answer"/>
    <w:basedOn w:val="DefaultParagraphFont"/>
    <w:uiPriority w:val="99"/>
    <w:rsid w:val="00025DBB"/>
    <w:rPr>
      <w:rFonts w:cs="Times New Roman"/>
    </w:rPr>
  </w:style>
  <w:style w:type="character" w:styleId="Strong">
    <w:name w:val="Strong"/>
    <w:basedOn w:val="DefaultParagraphFont"/>
    <w:uiPriority w:val="99"/>
    <w:qFormat/>
    <w:rsid w:val="008961C3"/>
    <w:rPr>
      <w:rFonts w:cs="Times New Roman"/>
      <w:b/>
      <w:bCs/>
    </w:rPr>
  </w:style>
  <w:style w:type="paragraph" w:customStyle="1" w:styleId="p1">
    <w:name w:val="p1"/>
    <w:basedOn w:val="Normal"/>
    <w:uiPriority w:val="99"/>
    <w:rsid w:val="001E44EF"/>
    <w:pPr>
      <w:widowControl/>
      <w:autoSpaceDE/>
      <w:autoSpaceDN/>
      <w:adjustRightInd/>
      <w:spacing w:before="100" w:beforeAutospacing="1" w:after="100" w:afterAutospacing="1"/>
    </w:pPr>
    <w:rPr>
      <w:lang w:val="uk-UA" w:eastAsia="uk-UA"/>
    </w:rPr>
  </w:style>
  <w:style w:type="paragraph" w:styleId="BodyTextIndent">
    <w:name w:val="Body Text Indent"/>
    <w:basedOn w:val="Normal"/>
    <w:link w:val="BodyTextIndentChar"/>
    <w:uiPriority w:val="99"/>
    <w:semiHidden/>
    <w:rsid w:val="0087105E"/>
    <w:pPr>
      <w:widowControl/>
      <w:autoSpaceDE/>
      <w:autoSpaceDN/>
      <w:adjustRightInd/>
      <w:ind w:firstLine="705"/>
      <w:jc w:val="both"/>
    </w:pPr>
  </w:style>
  <w:style w:type="character" w:customStyle="1" w:styleId="BodyTextIndentChar">
    <w:name w:val="Body Text Indent Char"/>
    <w:basedOn w:val="DefaultParagraphFont"/>
    <w:link w:val="BodyTextIndent"/>
    <w:uiPriority w:val="99"/>
    <w:semiHidden/>
    <w:locked/>
    <w:rsid w:val="0087105E"/>
    <w:rPr>
      <w:rFonts w:cs="Times New Roman"/>
      <w:sz w:val="24"/>
      <w:szCs w:val="24"/>
    </w:rPr>
  </w:style>
  <w:style w:type="paragraph" w:styleId="BodyText2">
    <w:name w:val="Body Text 2"/>
    <w:basedOn w:val="Normal"/>
    <w:link w:val="BodyText2Char"/>
    <w:uiPriority w:val="99"/>
    <w:semiHidden/>
    <w:rsid w:val="0087105E"/>
    <w:pPr>
      <w:spacing w:after="120" w:line="480" w:lineRule="auto"/>
    </w:pPr>
  </w:style>
  <w:style w:type="character" w:customStyle="1" w:styleId="BodyText2Char">
    <w:name w:val="Body Text 2 Char"/>
    <w:basedOn w:val="DefaultParagraphFont"/>
    <w:link w:val="BodyText2"/>
    <w:uiPriority w:val="99"/>
    <w:semiHidden/>
    <w:locked/>
    <w:rsid w:val="0087105E"/>
    <w:rPr>
      <w:rFonts w:cs="Times New Roman"/>
      <w:sz w:val="24"/>
      <w:szCs w:val="24"/>
    </w:rPr>
  </w:style>
</w:styles>
</file>

<file path=word/webSettings.xml><?xml version="1.0" encoding="utf-8"?>
<w:webSettings xmlns:r="http://schemas.openxmlformats.org/officeDocument/2006/relationships" xmlns:w="http://schemas.openxmlformats.org/wordprocessingml/2006/main">
  <w:divs>
    <w:div w:id="206642938">
      <w:marLeft w:val="0"/>
      <w:marRight w:val="0"/>
      <w:marTop w:val="0"/>
      <w:marBottom w:val="0"/>
      <w:divBdr>
        <w:top w:val="none" w:sz="0" w:space="0" w:color="auto"/>
        <w:left w:val="none" w:sz="0" w:space="0" w:color="auto"/>
        <w:bottom w:val="none" w:sz="0" w:space="0" w:color="auto"/>
        <w:right w:val="none" w:sz="0" w:space="0" w:color="auto"/>
      </w:divBdr>
    </w:div>
    <w:div w:id="206642939">
      <w:marLeft w:val="0"/>
      <w:marRight w:val="0"/>
      <w:marTop w:val="0"/>
      <w:marBottom w:val="0"/>
      <w:divBdr>
        <w:top w:val="none" w:sz="0" w:space="0" w:color="auto"/>
        <w:left w:val="none" w:sz="0" w:space="0" w:color="auto"/>
        <w:bottom w:val="none" w:sz="0" w:space="0" w:color="auto"/>
        <w:right w:val="none" w:sz="0" w:space="0" w:color="auto"/>
      </w:divBdr>
    </w:div>
    <w:div w:id="206642940">
      <w:marLeft w:val="0"/>
      <w:marRight w:val="0"/>
      <w:marTop w:val="0"/>
      <w:marBottom w:val="0"/>
      <w:divBdr>
        <w:top w:val="none" w:sz="0" w:space="0" w:color="auto"/>
        <w:left w:val="none" w:sz="0" w:space="0" w:color="auto"/>
        <w:bottom w:val="none" w:sz="0" w:space="0" w:color="auto"/>
        <w:right w:val="none" w:sz="0" w:space="0" w:color="auto"/>
      </w:divBdr>
    </w:div>
    <w:div w:id="2066429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9637.html" TargetMode="External"/><Relationship Id="rId3" Type="http://schemas.openxmlformats.org/officeDocument/2006/relationships/settings" Target="settings.xml"/><Relationship Id="rId7" Type="http://schemas.openxmlformats.org/officeDocument/2006/relationships/hyperlink" Target="http://www.iprbookshop.ru/89416.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9175</TotalTime>
  <Pages>41</Pages>
  <Words>14450</Words>
  <Characters>-32766</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Вера Филипповна</cp:lastModifiedBy>
  <cp:revision>278</cp:revision>
  <cp:lastPrinted>2017-11-03T11:39:00Z</cp:lastPrinted>
  <dcterms:created xsi:type="dcterms:W3CDTF">2015-09-14T08:32:00Z</dcterms:created>
  <dcterms:modified xsi:type="dcterms:W3CDTF">2021-12-28T11:22:00Z</dcterms:modified>
</cp:coreProperties>
</file>